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F9893" w14:textId="77777777" w:rsidR="001A74D8" w:rsidRPr="00A26610" w:rsidRDefault="004E7254" w:rsidP="004E7254">
      <w:pPr>
        <w:jc w:val="center"/>
        <w:rPr>
          <w:rFonts w:ascii="Abel Pro" w:hAnsi="Abel Pro"/>
          <w:b/>
          <w:bCs/>
        </w:rPr>
      </w:pPr>
      <w:r w:rsidRPr="00A26610">
        <w:rPr>
          <w:rFonts w:ascii="Abel Pro" w:hAnsi="Abel Pro"/>
          <w:b/>
          <w:bCs/>
        </w:rPr>
        <w:t>AKCIONI PLAN STRATEGIJE PREMA MLADIMA OPĆINE VOGOŠĆA</w:t>
      </w:r>
      <w:r w:rsidR="00382B4F">
        <w:rPr>
          <w:rFonts w:ascii="Abel Pro" w:hAnsi="Abel Pro"/>
          <w:b/>
          <w:bCs/>
        </w:rPr>
        <w:t xml:space="preserve"> 2026-2031</w:t>
      </w:r>
    </w:p>
    <w:p w14:paraId="14CBF512" w14:textId="77777777" w:rsidR="004E7254" w:rsidRPr="00A26610" w:rsidRDefault="004E7254" w:rsidP="004E7254">
      <w:pPr>
        <w:rPr>
          <w:rFonts w:ascii="Abel Pro" w:hAnsi="Abel Pro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87"/>
        <w:gridCol w:w="2170"/>
        <w:gridCol w:w="2199"/>
        <w:gridCol w:w="459"/>
        <w:gridCol w:w="460"/>
        <w:gridCol w:w="460"/>
        <w:gridCol w:w="460"/>
        <w:gridCol w:w="463"/>
        <w:gridCol w:w="464"/>
        <w:gridCol w:w="2193"/>
        <w:gridCol w:w="2188"/>
      </w:tblGrid>
      <w:tr w:rsidR="004E7254" w:rsidRPr="00A26610" w14:paraId="3F2159A6" w14:textId="77777777">
        <w:tc>
          <w:tcPr>
            <w:tcW w:w="13703" w:type="dxa"/>
            <w:gridSpan w:val="11"/>
          </w:tcPr>
          <w:p w14:paraId="65BDD856" w14:textId="6FDC7981" w:rsidR="004E7254" w:rsidRPr="00382B4F" w:rsidRDefault="003637C0" w:rsidP="004E7254">
            <w:pPr>
              <w:rPr>
                <w:rFonts w:ascii="Abel Pro" w:hAnsi="Abel Pro"/>
                <w:b/>
                <w:bCs/>
                <w:sz w:val="20"/>
                <w:szCs w:val="20"/>
              </w:rPr>
            </w:pPr>
            <w:r w:rsidRPr="00382B4F">
              <w:rPr>
                <w:rFonts w:ascii="Abel Pro" w:hAnsi="Abel Pro"/>
                <w:b/>
                <w:bCs/>
                <w:sz w:val="20"/>
                <w:szCs w:val="20"/>
              </w:rPr>
              <w:t>Strateški cilj 1. Unaprjeđivati podršku obrazovanju mladih i razvijati poslovni ambijent za mlade</w:t>
            </w:r>
          </w:p>
        </w:tc>
      </w:tr>
      <w:tr w:rsidR="004E7254" w:rsidRPr="00A26610" w14:paraId="4B0D7CF9" w14:textId="77777777">
        <w:tc>
          <w:tcPr>
            <w:tcW w:w="13703" w:type="dxa"/>
            <w:gridSpan w:val="11"/>
          </w:tcPr>
          <w:p w14:paraId="43F5E2E0" w14:textId="0DEE6E52" w:rsidR="004E7254" w:rsidRPr="00A26610" w:rsidRDefault="00D07884" w:rsidP="004E7254">
            <w:pPr>
              <w:rPr>
                <w:rFonts w:ascii="Abel Pro" w:hAnsi="Abel Pro"/>
                <w:sz w:val="20"/>
                <w:szCs w:val="20"/>
              </w:rPr>
            </w:pPr>
            <w:bookmarkStart w:id="0" w:name="_Hlk230870814"/>
            <w:r w:rsidRPr="00A26610">
              <w:rPr>
                <w:rFonts w:ascii="Abel Pro" w:hAnsi="Abel Pro"/>
                <w:sz w:val="20"/>
                <w:szCs w:val="20"/>
              </w:rPr>
              <w:t xml:space="preserve">Prioritet 1.1. Razvijati sistem obrazovanja koji </w:t>
            </w:r>
            <w:r w:rsidR="008155E0" w:rsidRPr="00A26610">
              <w:rPr>
                <w:rFonts w:ascii="Abel Pro" w:hAnsi="Abel Pro"/>
                <w:sz w:val="20"/>
                <w:szCs w:val="20"/>
              </w:rPr>
              <w:t>odgovara</w:t>
            </w:r>
            <w:r w:rsidRPr="00A26610">
              <w:rPr>
                <w:rFonts w:ascii="Abel Pro" w:hAnsi="Abel Pro"/>
                <w:sz w:val="20"/>
                <w:szCs w:val="20"/>
              </w:rPr>
              <w:t xml:space="preserve"> na potrebe mladih</w:t>
            </w:r>
            <w:bookmarkEnd w:id="0"/>
          </w:p>
        </w:tc>
      </w:tr>
      <w:tr w:rsidR="00D07884" w:rsidRPr="005C2C1E" w14:paraId="57EBC660" w14:textId="77777777" w:rsidTr="009121DE">
        <w:trPr>
          <w:trHeight w:val="150"/>
        </w:trPr>
        <w:tc>
          <w:tcPr>
            <w:tcW w:w="2187" w:type="dxa"/>
            <w:vMerge w:val="restart"/>
          </w:tcPr>
          <w:p w14:paraId="5F802EE0" w14:textId="6F6E292C" w:rsidR="004E7254" w:rsidRPr="005C2C1E" w:rsidRDefault="004E7254" w:rsidP="004E7254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 xml:space="preserve">Problem </w:t>
            </w:r>
          </w:p>
        </w:tc>
        <w:tc>
          <w:tcPr>
            <w:tcW w:w="2170" w:type="dxa"/>
            <w:vMerge w:val="restart"/>
          </w:tcPr>
          <w:p w14:paraId="53934015" w14:textId="70B15328" w:rsidR="004E7254" w:rsidRPr="005C2C1E" w:rsidRDefault="004E7254" w:rsidP="004E7254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Mjere</w:t>
            </w:r>
          </w:p>
        </w:tc>
        <w:tc>
          <w:tcPr>
            <w:tcW w:w="2199" w:type="dxa"/>
            <w:vMerge w:val="restart"/>
          </w:tcPr>
          <w:p w14:paraId="530E575F" w14:textId="10C8DFFF" w:rsidR="004E7254" w:rsidRPr="005C2C1E" w:rsidRDefault="004E7254" w:rsidP="004E7254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Aktivnosti</w:t>
            </w:r>
          </w:p>
        </w:tc>
        <w:tc>
          <w:tcPr>
            <w:tcW w:w="2766" w:type="dxa"/>
            <w:gridSpan w:val="6"/>
          </w:tcPr>
          <w:p w14:paraId="683AA702" w14:textId="62E9CEAC" w:rsidR="004E7254" w:rsidRPr="005C2C1E" w:rsidRDefault="004E7254" w:rsidP="004E7254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Vrijeme provođenja</w:t>
            </w:r>
          </w:p>
        </w:tc>
        <w:tc>
          <w:tcPr>
            <w:tcW w:w="2193" w:type="dxa"/>
            <w:vMerge w:val="restart"/>
          </w:tcPr>
          <w:p w14:paraId="2D25ED37" w14:textId="241431C4" w:rsidR="004E7254" w:rsidRPr="005C2C1E" w:rsidRDefault="004E7254" w:rsidP="004E7254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Nosioci provedbe</w:t>
            </w:r>
          </w:p>
        </w:tc>
        <w:tc>
          <w:tcPr>
            <w:tcW w:w="2188" w:type="dxa"/>
            <w:vMerge w:val="restart"/>
          </w:tcPr>
          <w:p w14:paraId="230A29A1" w14:textId="537036BB" w:rsidR="004E7254" w:rsidRPr="005C2C1E" w:rsidRDefault="004E7254" w:rsidP="004E7254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 xml:space="preserve">Troškovi </w:t>
            </w:r>
          </w:p>
        </w:tc>
      </w:tr>
      <w:tr w:rsidR="00F1228A" w:rsidRPr="005C2C1E" w14:paraId="13D02C6F" w14:textId="77777777" w:rsidTr="009121DE">
        <w:trPr>
          <w:trHeight w:val="150"/>
        </w:trPr>
        <w:tc>
          <w:tcPr>
            <w:tcW w:w="2187" w:type="dxa"/>
            <w:vMerge/>
          </w:tcPr>
          <w:p w14:paraId="5ACB2E73" w14:textId="77777777" w:rsidR="004E7254" w:rsidRPr="005C2C1E" w:rsidRDefault="004E7254" w:rsidP="004E7254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70" w:type="dxa"/>
            <w:vMerge/>
          </w:tcPr>
          <w:p w14:paraId="3FC1D6B5" w14:textId="77777777" w:rsidR="004E7254" w:rsidRPr="005C2C1E" w:rsidRDefault="004E7254" w:rsidP="004E7254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9" w:type="dxa"/>
            <w:vMerge/>
          </w:tcPr>
          <w:p w14:paraId="0A56AAEF" w14:textId="77777777" w:rsidR="004E7254" w:rsidRPr="005C2C1E" w:rsidRDefault="004E7254" w:rsidP="004E7254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59" w:type="dxa"/>
          </w:tcPr>
          <w:p w14:paraId="7E6CCF70" w14:textId="50316939" w:rsidR="004E7254" w:rsidRPr="005C2C1E" w:rsidRDefault="004E7254" w:rsidP="004E7254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26</w:t>
            </w:r>
          </w:p>
        </w:tc>
        <w:tc>
          <w:tcPr>
            <w:tcW w:w="460" w:type="dxa"/>
          </w:tcPr>
          <w:p w14:paraId="2F5EEB42" w14:textId="65F2FE55" w:rsidR="004E7254" w:rsidRPr="005C2C1E" w:rsidRDefault="004E7254" w:rsidP="004E7254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27</w:t>
            </w:r>
          </w:p>
        </w:tc>
        <w:tc>
          <w:tcPr>
            <w:tcW w:w="460" w:type="dxa"/>
          </w:tcPr>
          <w:p w14:paraId="67740848" w14:textId="369C4743" w:rsidR="004E7254" w:rsidRPr="005C2C1E" w:rsidRDefault="004E7254" w:rsidP="004E7254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28</w:t>
            </w:r>
          </w:p>
        </w:tc>
        <w:tc>
          <w:tcPr>
            <w:tcW w:w="460" w:type="dxa"/>
          </w:tcPr>
          <w:p w14:paraId="696EB308" w14:textId="10C03BE1" w:rsidR="004E7254" w:rsidRPr="005C2C1E" w:rsidRDefault="004E7254" w:rsidP="004E7254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29</w:t>
            </w:r>
          </w:p>
        </w:tc>
        <w:tc>
          <w:tcPr>
            <w:tcW w:w="463" w:type="dxa"/>
          </w:tcPr>
          <w:p w14:paraId="56D723EE" w14:textId="7853CA80" w:rsidR="004E7254" w:rsidRPr="005C2C1E" w:rsidRDefault="004E7254" w:rsidP="004E7254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30</w:t>
            </w:r>
          </w:p>
        </w:tc>
        <w:tc>
          <w:tcPr>
            <w:tcW w:w="464" w:type="dxa"/>
          </w:tcPr>
          <w:p w14:paraId="39E849BF" w14:textId="47368AF8" w:rsidR="004E7254" w:rsidRPr="005C2C1E" w:rsidRDefault="004E7254" w:rsidP="004E7254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31</w:t>
            </w:r>
          </w:p>
        </w:tc>
        <w:tc>
          <w:tcPr>
            <w:tcW w:w="2193" w:type="dxa"/>
            <w:vMerge/>
          </w:tcPr>
          <w:p w14:paraId="1F6203B3" w14:textId="77777777" w:rsidR="004E7254" w:rsidRPr="005C2C1E" w:rsidRDefault="004E7254" w:rsidP="004E7254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88" w:type="dxa"/>
            <w:vMerge/>
          </w:tcPr>
          <w:p w14:paraId="0E349F4E" w14:textId="77777777" w:rsidR="004E7254" w:rsidRPr="005C2C1E" w:rsidRDefault="004E7254" w:rsidP="004E7254">
            <w:pPr>
              <w:rPr>
                <w:rFonts w:ascii="Abel Pro" w:hAnsi="Abel Pro"/>
                <w:sz w:val="20"/>
                <w:szCs w:val="20"/>
              </w:rPr>
            </w:pPr>
          </w:p>
        </w:tc>
      </w:tr>
      <w:tr w:rsidR="00F1228A" w:rsidRPr="005C2C1E" w14:paraId="1C3231E6" w14:textId="77777777" w:rsidTr="009121DE">
        <w:tc>
          <w:tcPr>
            <w:tcW w:w="2187" w:type="dxa"/>
            <w:vMerge w:val="restart"/>
          </w:tcPr>
          <w:p w14:paraId="72788B15" w14:textId="77777777" w:rsidR="00B33DF0" w:rsidRPr="005C2C1E" w:rsidRDefault="00B33DF0" w:rsidP="004E7254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Nedostatak školskog prostora za učenike</w:t>
            </w:r>
          </w:p>
          <w:p w14:paraId="30D24CF5" w14:textId="77777777" w:rsidR="00B33DF0" w:rsidRPr="005C2C1E" w:rsidRDefault="00B33DF0" w:rsidP="004E7254">
            <w:pPr>
              <w:rPr>
                <w:rFonts w:ascii="Abel Pro" w:hAnsi="Abel Pro"/>
                <w:sz w:val="20"/>
                <w:szCs w:val="20"/>
              </w:rPr>
            </w:pPr>
          </w:p>
          <w:p w14:paraId="6BA9CC62" w14:textId="77777777" w:rsidR="00B33DF0" w:rsidRPr="005C2C1E" w:rsidRDefault="00B33DF0" w:rsidP="009121DE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Infrastruktura u školama koja ne odgovora na potrebe učenika</w:t>
            </w:r>
          </w:p>
          <w:p w14:paraId="6C12B672" w14:textId="77777777" w:rsidR="00B33DF0" w:rsidRPr="005C2C1E" w:rsidRDefault="00B33DF0" w:rsidP="009121DE">
            <w:pPr>
              <w:rPr>
                <w:rFonts w:ascii="Abel Pro" w:hAnsi="Abel Pro"/>
                <w:sz w:val="20"/>
                <w:szCs w:val="20"/>
              </w:rPr>
            </w:pPr>
          </w:p>
          <w:p w14:paraId="24EE3484" w14:textId="77777777" w:rsidR="00B33DF0" w:rsidRPr="005C2C1E" w:rsidRDefault="00B33DF0" w:rsidP="009121DE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Nedostatak projekata iz oblasti formalnog i neformalnog obrazovanja</w:t>
            </w:r>
          </w:p>
          <w:p w14:paraId="61618497" w14:textId="77777777" w:rsidR="00B33DF0" w:rsidRPr="005C2C1E" w:rsidRDefault="00B33DF0" w:rsidP="009121DE">
            <w:pPr>
              <w:rPr>
                <w:rFonts w:ascii="Abel Pro" w:hAnsi="Abel Pro"/>
                <w:sz w:val="20"/>
                <w:szCs w:val="20"/>
              </w:rPr>
            </w:pPr>
          </w:p>
          <w:p w14:paraId="7528907C" w14:textId="77777777" w:rsidR="00B33DF0" w:rsidRPr="005C2C1E" w:rsidRDefault="00B33DF0" w:rsidP="009121DE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 xml:space="preserve">Nedostatak adekvatnih programa i edukacija za rad s mladima te komunikacije između mladih i institucija </w:t>
            </w:r>
          </w:p>
          <w:p w14:paraId="303BDA03" w14:textId="77777777" w:rsidR="00B33DF0" w:rsidRPr="005C2C1E" w:rsidRDefault="00B33DF0" w:rsidP="009121DE">
            <w:pPr>
              <w:rPr>
                <w:rFonts w:ascii="Abel Pro" w:hAnsi="Abel Pro"/>
                <w:sz w:val="20"/>
                <w:szCs w:val="20"/>
              </w:rPr>
            </w:pPr>
          </w:p>
          <w:p w14:paraId="03276D66" w14:textId="77777777" w:rsidR="00B33DF0" w:rsidRPr="005C2C1E" w:rsidRDefault="00B33DF0" w:rsidP="009121DE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Loša informisanost mladih o društvenim aktivnostima u lokalnoj zajednici</w:t>
            </w:r>
          </w:p>
          <w:p w14:paraId="1A9CA066" w14:textId="77777777" w:rsidR="00B33DF0" w:rsidRPr="005C2C1E" w:rsidRDefault="00B33DF0" w:rsidP="009121DE">
            <w:pPr>
              <w:rPr>
                <w:rFonts w:ascii="Abel Pro" w:hAnsi="Abel Pro"/>
                <w:sz w:val="20"/>
                <w:szCs w:val="20"/>
              </w:rPr>
            </w:pPr>
          </w:p>
          <w:p w14:paraId="07CD57B1" w14:textId="05C22155" w:rsidR="00B33DF0" w:rsidRPr="005C2C1E" w:rsidRDefault="00B33DF0" w:rsidP="009121DE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Manjak praktične nastave</w:t>
            </w:r>
          </w:p>
          <w:p w14:paraId="66E6B27D" w14:textId="77777777" w:rsidR="00B33DF0" w:rsidRPr="005C2C1E" w:rsidRDefault="00B33DF0" w:rsidP="004E7254">
            <w:pPr>
              <w:rPr>
                <w:rFonts w:ascii="Abel Pro" w:hAnsi="Abel Pro"/>
                <w:sz w:val="20"/>
                <w:szCs w:val="20"/>
              </w:rPr>
            </w:pPr>
          </w:p>
          <w:p w14:paraId="15873C79" w14:textId="47BAE6D4" w:rsidR="00B33DF0" w:rsidRPr="005C2C1E" w:rsidRDefault="00B33DF0" w:rsidP="004E7254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70" w:type="dxa"/>
          </w:tcPr>
          <w:p w14:paraId="0027AE8D" w14:textId="54283A5B" w:rsidR="00B33DF0" w:rsidRPr="005C2C1E" w:rsidRDefault="00F35EF7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538502" wp14:editId="672F3C90">
                      <wp:simplePos x="0" y="0"/>
                      <wp:positionH relativeFrom="column">
                        <wp:posOffset>1316990</wp:posOffset>
                      </wp:positionH>
                      <wp:positionV relativeFrom="paragraph">
                        <wp:posOffset>664845</wp:posOffset>
                      </wp:positionV>
                      <wp:extent cx="5928360" cy="0"/>
                      <wp:effectExtent l="0" t="0" r="0" b="0"/>
                      <wp:wrapNone/>
                      <wp:docPr id="197505606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9283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284C10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3.7pt,52.35pt" to="570.5pt,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" strokecolor="black [3200]" strokeweight=".5pt">
                      <v:stroke joinstyle="miter"/>
                    </v:line>
                  </w:pict>
                </mc:Fallback>
              </mc:AlternateContent>
            </w:r>
            <w:bookmarkStart w:id="1" w:name="_Hlk230870831"/>
            <w:r w:rsidR="00B33DF0" w:rsidRPr="005C2C1E">
              <w:rPr>
                <w:rFonts w:ascii="Abel Pro" w:hAnsi="Abel Pro"/>
                <w:sz w:val="20"/>
                <w:szCs w:val="20"/>
              </w:rPr>
              <w:t xml:space="preserve">1.1.1. </w:t>
            </w:r>
            <w:bookmarkStart w:id="2" w:name="_Hlk230957831"/>
            <w:r w:rsidR="00B33DF0" w:rsidRPr="005C2C1E">
              <w:rPr>
                <w:rFonts w:ascii="Abel Pro" w:hAnsi="Abel Pro"/>
                <w:sz w:val="20"/>
                <w:szCs w:val="20"/>
              </w:rPr>
              <w:t>Poboljšati uvjete izvođenja i provedbu praktične nastave</w:t>
            </w:r>
            <w:bookmarkEnd w:id="1"/>
            <w:bookmarkEnd w:id="2"/>
          </w:p>
        </w:tc>
        <w:tc>
          <w:tcPr>
            <w:tcW w:w="2199" w:type="dxa"/>
          </w:tcPr>
          <w:p w14:paraId="06E2B425" w14:textId="3A32CF89" w:rsidR="00B33DF0" w:rsidRPr="005C2C1E" w:rsidRDefault="00B33DF0" w:rsidP="004E7254">
            <w:pPr>
              <w:rPr>
                <w:rFonts w:ascii="Abel Pro" w:hAnsi="Abel Pro"/>
                <w:sz w:val="20"/>
                <w:szCs w:val="20"/>
              </w:rPr>
            </w:pPr>
            <w:bookmarkStart w:id="3" w:name="_Hlk230957810"/>
            <w:r w:rsidRPr="005C2C1E">
              <w:rPr>
                <w:rFonts w:ascii="Abel Pro" w:hAnsi="Abel Pro"/>
                <w:sz w:val="20"/>
                <w:szCs w:val="20"/>
              </w:rPr>
              <w:t>Poduzeti aktivnosti na poboljšanju praktične nastave</w:t>
            </w:r>
            <w:r w:rsidR="005C2C1E">
              <w:rPr>
                <w:rFonts w:ascii="Abel Pro" w:hAnsi="Abel Pro"/>
                <w:sz w:val="20"/>
                <w:szCs w:val="20"/>
              </w:rPr>
              <w:t xml:space="preserve"> u saradnji sa firmama i privrednicima</w:t>
            </w:r>
          </w:p>
          <w:p w14:paraId="25808537" w14:textId="77777777" w:rsidR="00B33DF0" w:rsidRPr="005C2C1E" w:rsidRDefault="00B33DF0" w:rsidP="004E7254">
            <w:pPr>
              <w:rPr>
                <w:rFonts w:ascii="Abel Pro" w:hAnsi="Abel Pro"/>
                <w:sz w:val="20"/>
                <w:szCs w:val="20"/>
              </w:rPr>
            </w:pPr>
          </w:p>
          <w:p w14:paraId="21F7565C" w14:textId="05511097" w:rsidR="00B33DF0" w:rsidRPr="005C2C1E" w:rsidRDefault="0076755D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Nastaviti o</w:t>
            </w:r>
            <w:r w:rsidR="00B33DF0" w:rsidRPr="005C2C1E">
              <w:rPr>
                <w:rFonts w:ascii="Abel Pro" w:hAnsi="Abel Pro"/>
                <w:sz w:val="20"/>
                <w:szCs w:val="20"/>
              </w:rPr>
              <w:t xml:space="preserve">rganizirati sastanke privrednika sa srednjim školama </w:t>
            </w:r>
          </w:p>
          <w:p w14:paraId="37F66DE8" w14:textId="11FED7BD" w:rsidR="00B33DF0" w:rsidRPr="005C2C1E" w:rsidRDefault="00B33DF0" w:rsidP="004E7254">
            <w:pPr>
              <w:rPr>
                <w:rFonts w:ascii="Abel Pro" w:hAnsi="Abel Pro"/>
                <w:sz w:val="20"/>
                <w:szCs w:val="20"/>
              </w:rPr>
            </w:pPr>
          </w:p>
          <w:p w14:paraId="36B17F2A" w14:textId="464E4B98" w:rsidR="00B33DF0" w:rsidRPr="005C2C1E" w:rsidRDefault="00B33DF0" w:rsidP="004E7254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Kreirati</w:t>
            </w:r>
            <w:r w:rsidR="00D420FE">
              <w:rPr>
                <w:rFonts w:ascii="Abel Pro" w:hAnsi="Abel Pro"/>
                <w:sz w:val="20"/>
                <w:szCs w:val="20"/>
              </w:rPr>
              <w:t xml:space="preserve"> i dopunjavati</w:t>
            </w:r>
            <w:r w:rsidRPr="005C2C1E">
              <w:rPr>
                <w:rFonts w:ascii="Abel Pro" w:hAnsi="Abel Pro"/>
                <w:sz w:val="20"/>
                <w:szCs w:val="20"/>
              </w:rPr>
              <w:t xml:space="preserve"> bazu privrednika i firmi za obavljanje prak</w:t>
            </w:r>
            <w:r w:rsidR="005C2C1E">
              <w:rPr>
                <w:rFonts w:ascii="Abel Pro" w:hAnsi="Abel Pro"/>
                <w:sz w:val="20"/>
                <w:szCs w:val="20"/>
              </w:rPr>
              <w:t>ti</w:t>
            </w:r>
            <w:r w:rsidRPr="005C2C1E">
              <w:rPr>
                <w:rFonts w:ascii="Abel Pro" w:hAnsi="Abel Pro"/>
                <w:sz w:val="20"/>
                <w:szCs w:val="20"/>
              </w:rPr>
              <w:t>čne nastave</w:t>
            </w:r>
          </w:p>
          <w:bookmarkEnd w:id="3"/>
          <w:p w14:paraId="034FB387" w14:textId="5269EF70" w:rsidR="00B33DF0" w:rsidRPr="005C2C1E" w:rsidRDefault="00B33DF0" w:rsidP="004E7254">
            <w:pPr>
              <w:rPr>
                <w:rFonts w:ascii="Abel Pro" w:hAnsi="Abel Pro"/>
                <w:sz w:val="20"/>
                <w:szCs w:val="20"/>
              </w:rPr>
            </w:pPr>
          </w:p>
          <w:p w14:paraId="0D5FFA5E" w14:textId="1C35AE3C" w:rsidR="00B33DF0" w:rsidRPr="005C2C1E" w:rsidRDefault="00B33DF0" w:rsidP="004E7254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59" w:type="dxa"/>
          </w:tcPr>
          <w:p w14:paraId="50393C60" w14:textId="77777777" w:rsidR="00B33DF0" w:rsidRDefault="00F35EF7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7DD72DB" wp14:editId="5E877CE6">
                      <wp:simplePos x="0" y="0"/>
                      <wp:positionH relativeFrom="column">
                        <wp:posOffset>-1456690</wp:posOffset>
                      </wp:positionH>
                      <wp:positionV relativeFrom="paragraph">
                        <wp:posOffset>1313180</wp:posOffset>
                      </wp:positionV>
                      <wp:extent cx="5905500" cy="7620"/>
                      <wp:effectExtent l="0" t="0" r="19050" b="30480"/>
                      <wp:wrapNone/>
                      <wp:docPr id="151690490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0550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1AF1AE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4.7pt,103.4pt" to="350.3pt,10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403085">
              <w:rPr>
                <w:rFonts w:ascii="Abel Pro" w:hAnsi="Abel Pro"/>
                <w:sz w:val="20"/>
                <w:szCs w:val="20"/>
              </w:rPr>
              <w:t>X</w:t>
            </w:r>
          </w:p>
          <w:p w14:paraId="02E052C2" w14:textId="77777777" w:rsidR="00403085" w:rsidRPr="00403085" w:rsidRDefault="00403085" w:rsidP="00403085">
            <w:pPr>
              <w:rPr>
                <w:rFonts w:ascii="Abel Pro" w:hAnsi="Abel Pro"/>
                <w:sz w:val="20"/>
                <w:szCs w:val="20"/>
              </w:rPr>
            </w:pPr>
          </w:p>
          <w:p w14:paraId="388E5D98" w14:textId="77777777" w:rsidR="00403085" w:rsidRPr="00403085" w:rsidRDefault="00403085" w:rsidP="00403085">
            <w:pPr>
              <w:rPr>
                <w:rFonts w:ascii="Abel Pro" w:hAnsi="Abel Pro"/>
                <w:sz w:val="20"/>
                <w:szCs w:val="20"/>
              </w:rPr>
            </w:pPr>
          </w:p>
          <w:p w14:paraId="2342F68F" w14:textId="77777777" w:rsidR="00403085" w:rsidRPr="00403085" w:rsidRDefault="00403085" w:rsidP="00403085">
            <w:pPr>
              <w:rPr>
                <w:rFonts w:ascii="Abel Pro" w:hAnsi="Abel Pro"/>
                <w:sz w:val="20"/>
                <w:szCs w:val="20"/>
              </w:rPr>
            </w:pPr>
          </w:p>
          <w:p w14:paraId="33072E56" w14:textId="77777777" w:rsidR="00403085" w:rsidRDefault="00403085" w:rsidP="00403085">
            <w:pPr>
              <w:rPr>
                <w:rFonts w:ascii="Abel Pro" w:hAnsi="Abel Pro"/>
                <w:sz w:val="20"/>
                <w:szCs w:val="20"/>
              </w:rPr>
            </w:pPr>
          </w:p>
          <w:p w14:paraId="30A38F7B" w14:textId="35896AD7" w:rsidR="00403085" w:rsidRPr="00403085" w:rsidRDefault="00403085" w:rsidP="00403085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2EDF0B20" w14:textId="77777777" w:rsidR="00B33DF0" w:rsidRDefault="00403085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3A0B1482" w14:textId="77777777" w:rsidR="00403085" w:rsidRPr="00403085" w:rsidRDefault="00403085" w:rsidP="00403085">
            <w:pPr>
              <w:rPr>
                <w:rFonts w:ascii="Abel Pro" w:hAnsi="Abel Pro"/>
                <w:sz w:val="20"/>
                <w:szCs w:val="20"/>
              </w:rPr>
            </w:pPr>
          </w:p>
          <w:p w14:paraId="705E61C6" w14:textId="77777777" w:rsidR="00403085" w:rsidRPr="00403085" w:rsidRDefault="00403085" w:rsidP="00403085">
            <w:pPr>
              <w:rPr>
                <w:rFonts w:ascii="Abel Pro" w:hAnsi="Abel Pro"/>
                <w:sz w:val="20"/>
                <w:szCs w:val="20"/>
              </w:rPr>
            </w:pPr>
          </w:p>
          <w:p w14:paraId="14B7DBC6" w14:textId="77777777" w:rsidR="00403085" w:rsidRPr="00403085" w:rsidRDefault="00403085" w:rsidP="00403085">
            <w:pPr>
              <w:rPr>
                <w:rFonts w:ascii="Abel Pro" w:hAnsi="Abel Pro"/>
                <w:sz w:val="20"/>
                <w:szCs w:val="20"/>
              </w:rPr>
            </w:pPr>
          </w:p>
          <w:p w14:paraId="2DA9EF28" w14:textId="77777777" w:rsidR="00403085" w:rsidRDefault="00403085" w:rsidP="00403085">
            <w:pPr>
              <w:rPr>
                <w:rFonts w:ascii="Abel Pro" w:hAnsi="Abel Pro"/>
                <w:sz w:val="20"/>
                <w:szCs w:val="20"/>
              </w:rPr>
            </w:pPr>
          </w:p>
          <w:p w14:paraId="536649EB" w14:textId="77777777" w:rsidR="00403085" w:rsidRDefault="00403085" w:rsidP="00403085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157059D8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57F2EFBE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550BDB44" w14:textId="77777777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0DC439F4" w14:textId="42E7A395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61EAF144" w14:textId="77777777" w:rsidR="00B33DF0" w:rsidRDefault="00403085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05E71890" w14:textId="77777777" w:rsidR="00403085" w:rsidRPr="00403085" w:rsidRDefault="00403085" w:rsidP="00403085">
            <w:pPr>
              <w:rPr>
                <w:rFonts w:ascii="Abel Pro" w:hAnsi="Abel Pro"/>
                <w:sz w:val="20"/>
                <w:szCs w:val="20"/>
              </w:rPr>
            </w:pPr>
          </w:p>
          <w:p w14:paraId="35CE28FC" w14:textId="77777777" w:rsidR="00403085" w:rsidRPr="00403085" w:rsidRDefault="00403085" w:rsidP="00403085">
            <w:pPr>
              <w:rPr>
                <w:rFonts w:ascii="Abel Pro" w:hAnsi="Abel Pro"/>
                <w:sz w:val="20"/>
                <w:szCs w:val="20"/>
              </w:rPr>
            </w:pPr>
          </w:p>
          <w:p w14:paraId="4918654F" w14:textId="77777777" w:rsidR="00403085" w:rsidRPr="00403085" w:rsidRDefault="00403085" w:rsidP="00403085">
            <w:pPr>
              <w:rPr>
                <w:rFonts w:ascii="Abel Pro" w:hAnsi="Abel Pro"/>
                <w:sz w:val="20"/>
                <w:szCs w:val="20"/>
              </w:rPr>
            </w:pPr>
          </w:p>
          <w:p w14:paraId="61E89AA9" w14:textId="77777777" w:rsidR="00403085" w:rsidRDefault="00403085" w:rsidP="00403085">
            <w:pPr>
              <w:rPr>
                <w:rFonts w:ascii="Abel Pro" w:hAnsi="Abel Pro"/>
                <w:sz w:val="20"/>
                <w:szCs w:val="20"/>
              </w:rPr>
            </w:pPr>
          </w:p>
          <w:p w14:paraId="5B509F7C" w14:textId="77777777" w:rsidR="00403085" w:rsidRDefault="00403085" w:rsidP="00403085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7C2CDA23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67CEDD75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1A6B8548" w14:textId="77777777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3BEFF811" w14:textId="29E4E8C9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06638FC8" w14:textId="77777777" w:rsidR="00B33DF0" w:rsidRDefault="00403085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03EFD781" w14:textId="77777777" w:rsidR="00403085" w:rsidRPr="00403085" w:rsidRDefault="00403085" w:rsidP="00403085">
            <w:pPr>
              <w:rPr>
                <w:rFonts w:ascii="Abel Pro" w:hAnsi="Abel Pro"/>
                <w:sz w:val="20"/>
                <w:szCs w:val="20"/>
              </w:rPr>
            </w:pPr>
          </w:p>
          <w:p w14:paraId="472E86D7" w14:textId="77777777" w:rsidR="00403085" w:rsidRPr="00403085" w:rsidRDefault="00403085" w:rsidP="00403085">
            <w:pPr>
              <w:rPr>
                <w:rFonts w:ascii="Abel Pro" w:hAnsi="Abel Pro"/>
                <w:sz w:val="20"/>
                <w:szCs w:val="20"/>
              </w:rPr>
            </w:pPr>
          </w:p>
          <w:p w14:paraId="61F0140F" w14:textId="77777777" w:rsidR="00403085" w:rsidRPr="00403085" w:rsidRDefault="00403085" w:rsidP="00403085">
            <w:pPr>
              <w:rPr>
                <w:rFonts w:ascii="Abel Pro" w:hAnsi="Abel Pro"/>
                <w:sz w:val="20"/>
                <w:szCs w:val="20"/>
              </w:rPr>
            </w:pPr>
          </w:p>
          <w:p w14:paraId="3EDE026D" w14:textId="77777777" w:rsidR="00403085" w:rsidRDefault="00403085" w:rsidP="00403085">
            <w:pPr>
              <w:rPr>
                <w:rFonts w:ascii="Abel Pro" w:hAnsi="Abel Pro"/>
                <w:sz w:val="20"/>
                <w:szCs w:val="20"/>
              </w:rPr>
            </w:pPr>
          </w:p>
          <w:p w14:paraId="51E4BFE9" w14:textId="77777777" w:rsidR="00403085" w:rsidRDefault="00403085" w:rsidP="00403085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41C9CABC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6882CBF8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00466F7F" w14:textId="77777777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000C8763" w14:textId="292FFFA1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3" w:type="dxa"/>
          </w:tcPr>
          <w:p w14:paraId="2289AC49" w14:textId="77777777" w:rsidR="00B33DF0" w:rsidRDefault="00403085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0FA4168C" w14:textId="77777777" w:rsidR="00403085" w:rsidRPr="00403085" w:rsidRDefault="00403085" w:rsidP="00403085">
            <w:pPr>
              <w:rPr>
                <w:rFonts w:ascii="Abel Pro" w:hAnsi="Abel Pro"/>
                <w:sz w:val="20"/>
                <w:szCs w:val="20"/>
              </w:rPr>
            </w:pPr>
          </w:p>
          <w:p w14:paraId="4D28E64F" w14:textId="77777777" w:rsidR="00403085" w:rsidRPr="00403085" w:rsidRDefault="00403085" w:rsidP="00403085">
            <w:pPr>
              <w:rPr>
                <w:rFonts w:ascii="Abel Pro" w:hAnsi="Abel Pro"/>
                <w:sz w:val="20"/>
                <w:szCs w:val="20"/>
              </w:rPr>
            </w:pPr>
          </w:p>
          <w:p w14:paraId="7F2C79E7" w14:textId="77777777" w:rsidR="00403085" w:rsidRPr="00403085" w:rsidRDefault="00403085" w:rsidP="00403085">
            <w:pPr>
              <w:rPr>
                <w:rFonts w:ascii="Abel Pro" w:hAnsi="Abel Pro"/>
                <w:sz w:val="20"/>
                <w:szCs w:val="20"/>
              </w:rPr>
            </w:pPr>
          </w:p>
          <w:p w14:paraId="03AD1707" w14:textId="77777777" w:rsidR="00403085" w:rsidRDefault="00403085" w:rsidP="00403085">
            <w:pPr>
              <w:rPr>
                <w:rFonts w:ascii="Abel Pro" w:hAnsi="Abel Pro"/>
                <w:sz w:val="20"/>
                <w:szCs w:val="20"/>
              </w:rPr>
            </w:pPr>
          </w:p>
          <w:p w14:paraId="787A4365" w14:textId="77777777" w:rsidR="00403085" w:rsidRDefault="00403085" w:rsidP="00403085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77B89114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41606DAF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1CB9B6E8" w14:textId="77777777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7BB280F5" w14:textId="1BAAABCA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4" w:type="dxa"/>
          </w:tcPr>
          <w:p w14:paraId="4274A223" w14:textId="77777777" w:rsidR="00B33DF0" w:rsidRDefault="00403085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44D16185" w14:textId="77777777" w:rsidR="00403085" w:rsidRPr="00403085" w:rsidRDefault="00403085" w:rsidP="00403085">
            <w:pPr>
              <w:rPr>
                <w:rFonts w:ascii="Abel Pro" w:hAnsi="Abel Pro"/>
                <w:sz w:val="20"/>
                <w:szCs w:val="20"/>
              </w:rPr>
            </w:pPr>
          </w:p>
          <w:p w14:paraId="506598ED" w14:textId="77777777" w:rsidR="00403085" w:rsidRPr="00403085" w:rsidRDefault="00403085" w:rsidP="00403085">
            <w:pPr>
              <w:rPr>
                <w:rFonts w:ascii="Abel Pro" w:hAnsi="Abel Pro"/>
                <w:sz w:val="20"/>
                <w:szCs w:val="20"/>
              </w:rPr>
            </w:pPr>
          </w:p>
          <w:p w14:paraId="3333A25C" w14:textId="77777777" w:rsidR="00403085" w:rsidRPr="00403085" w:rsidRDefault="00403085" w:rsidP="00403085">
            <w:pPr>
              <w:rPr>
                <w:rFonts w:ascii="Abel Pro" w:hAnsi="Abel Pro"/>
                <w:sz w:val="20"/>
                <w:szCs w:val="20"/>
              </w:rPr>
            </w:pPr>
          </w:p>
          <w:p w14:paraId="16B5D50D" w14:textId="77777777" w:rsidR="00403085" w:rsidRDefault="00403085" w:rsidP="00403085">
            <w:pPr>
              <w:rPr>
                <w:rFonts w:ascii="Abel Pro" w:hAnsi="Abel Pro"/>
                <w:sz w:val="20"/>
                <w:szCs w:val="20"/>
              </w:rPr>
            </w:pPr>
          </w:p>
          <w:p w14:paraId="29EFF80D" w14:textId="77777777" w:rsidR="00403085" w:rsidRDefault="00403085" w:rsidP="00403085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3ED3D670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3C1A058C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1ACF6F4F" w14:textId="77777777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3614A2E5" w14:textId="22EDE711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2193" w:type="dxa"/>
          </w:tcPr>
          <w:p w14:paraId="42643FBE" w14:textId="13867E58" w:rsidR="00B33DF0" w:rsidRDefault="00403085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Ministarstvo za odgoj i obrazovanje</w:t>
            </w:r>
            <w:r w:rsidR="00AE467D">
              <w:rPr>
                <w:rFonts w:ascii="Abel Pro" w:hAnsi="Abel Pro"/>
                <w:sz w:val="20"/>
                <w:szCs w:val="20"/>
              </w:rPr>
              <w:t xml:space="preserve"> KS</w:t>
            </w:r>
          </w:p>
          <w:p w14:paraId="6F87D30E" w14:textId="77777777" w:rsidR="00403085" w:rsidRDefault="00403085" w:rsidP="004E7254">
            <w:pPr>
              <w:rPr>
                <w:rFonts w:ascii="Abel Pro" w:hAnsi="Abel Pro"/>
                <w:sz w:val="20"/>
                <w:szCs w:val="20"/>
              </w:rPr>
            </w:pPr>
          </w:p>
          <w:p w14:paraId="71DB3275" w14:textId="77777777" w:rsidR="00403085" w:rsidRPr="00403085" w:rsidRDefault="00403085" w:rsidP="00403085">
            <w:pPr>
              <w:rPr>
                <w:rFonts w:ascii="Abel Pro" w:hAnsi="Abel Pro"/>
                <w:sz w:val="20"/>
                <w:szCs w:val="20"/>
              </w:rPr>
            </w:pPr>
          </w:p>
          <w:p w14:paraId="009F67AE" w14:textId="77777777" w:rsidR="00403085" w:rsidRDefault="00403085" w:rsidP="00403085">
            <w:pPr>
              <w:rPr>
                <w:rFonts w:ascii="Abel Pro" w:hAnsi="Abel Pro"/>
                <w:sz w:val="20"/>
                <w:szCs w:val="20"/>
              </w:rPr>
            </w:pPr>
          </w:p>
          <w:p w14:paraId="1E8A9420" w14:textId="362B5725" w:rsidR="00403085" w:rsidRDefault="00403085" w:rsidP="00403085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 xml:space="preserve">Općina Vogošća </w:t>
            </w:r>
          </w:p>
          <w:p w14:paraId="1D7C4B05" w14:textId="6EBEF943" w:rsidR="00403085" w:rsidRDefault="00403085" w:rsidP="00403085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Lokalni privrednici</w:t>
            </w:r>
          </w:p>
          <w:p w14:paraId="5E0778D3" w14:textId="77777777" w:rsidR="00403085" w:rsidRDefault="00403085" w:rsidP="00403085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Srednja škola</w:t>
            </w:r>
          </w:p>
          <w:p w14:paraId="74DFB42F" w14:textId="77777777" w:rsidR="00403085" w:rsidRDefault="00403085" w:rsidP="00403085">
            <w:pPr>
              <w:rPr>
                <w:rFonts w:ascii="Abel Pro" w:hAnsi="Abel Pro"/>
                <w:sz w:val="20"/>
                <w:szCs w:val="20"/>
              </w:rPr>
            </w:pPr>
          </w:p>
          <w:p w14:paraId="451054E7" w14:textId="2FD0097C" w:rsidR="00403085" w:rsidRDefault="00403085" w:rsidP="00403085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Ministarstvo za odgoj i obrazovanje</w:t>
            </w:r>
            <w:r w:rsidR="00AE467D">
              <w:rPr>
                <w:rFonts w:ascii="Abel Pro" w:hAnsi="Abel Pro"/>
                <w:sz w:val="20"/>
                <w:szCs w:val="20"/>
              </w:rPr>
              <w:t xml:space="preserve"> KS</w:t>
            </w:r>
          </w:p>
          <w:p w14:paraId="50B9FC9E" w14:textId="4BAA538A" w:rsidR="00403085" w:rsidRPr="00403085" w:rsidRDefault="00403085" w:rsidP="00403085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88" w:type="dxa"/>
          </w:tcPr>
          <w:p w14:paraId="1801BDAE" w14:textId="77777777" w:rsidR="00B33DF0" w:rsidRDefault="00C923BE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-</w:t>
            </w:r>
          </w:p>
          <w:p w14:paraId="5DE96BB9" w14:textId="77777777" w:rsidR="00C923BE" w:rsidRPr="00C923BE" w:rsidRDefault="00C923BE" w:rsidP="00C923BE">
            <w:pPr>
              <w:rPr>
                <w:rFonts w:ascii="Abel Pro" w:hAnsi="Abel Pro"/>
                <w:sz w:val="20"/>
                <w:szCs w:val="20"/>
              </w:rPr>
            </w:pPr>
          </w:p>
          <w:p w14:paraId="6349AEE2" w14:textId="77777777" w:rsidR="00C923BE" w:rsidRPr="00C923BE" w:rsidRDefault="00C923BE" w:rsidP="00C923BE">
            <w:pPr>
              <w:rPr>
                <w:rFonts w:ascii="Abel Pro" w:hAnsi="Abel Pro"/>
                <w:sz w:val="20"/>
                <w:szCs w:val="20"/>
              </w:rPr>
            </w:pPr>
          </w:p>
          <w:p w14:paraId="1A8E3B17" w14:textId="77777777" w:rsidR="00C923BE" w:rsidRPr="00C923BE" w:rsidRDefault="00C923BE" w:rsidP="00C923BE">
            <w:pPr>
              <w:rPr>
                <w:rFonts w:ascii="Abel Pro" w:hAnsi="Abel Pro"/>
                <w:sz w:val="20"/>
                <w:szCs w:val="20"/>
              </w:rPr>
            </w:pPr>
          </w:p>
          <w:p w14:paraId="38A08013" w14:textId="77777777" w:rsidR="00C923BE" w:rsidRDefault="00C923BE" w:rsidP="00C923BE">
            <w:pPr>
              <w:rPr>
                <w:rFonts w:ascii="Abel Pro" w:hAnsi="Abel Pro"/>
                <w:sz w:val="20"/>
                <w:szCs w:val="20"/>
              </w:rPr>
            </w:pPr>
          </w:p>
          <w:p w14:paraId="12130AB1" w14:textId="77777777" w:rsidR="00C923BE" w:rsidRDefault="00C923BE" w:rsidP="00C923B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-</w:t>
            </w:r>
          </w:p>
          <w:p w14:paraId="007FEF9B" w14:textId="77777777" w:rsidR="00C923BE" w:rsidRPr="00C923BE" w:rsidRDefault="00C923BE" w:rsidP="00C923BE">
            <w:pPr>
              <w:rPr>
                <w:rFonts w:ascii="Abel Pro" w:hAnsi="Abel Pro"/>
                <w:sz w:val="20"/>
                <w:szCs w:val="20"/>
              </w:rPr>
            </w:pPr>
          </w:p>
          <w:p w14:paraId="766B23C2" w14:textId="77777777" w:rsidR="00C923BE" w:rsidRPr="00C923BE" w:rsidRDefault="00C923BE" w:rsidP="00C923BE">
            <w:pPr>
              <w:rPr>
                <w:rFonts w:ascii="Abel Pro" w:hAnsi="Abel Pro"/>
                <w:sz w:val="20"/>
                <w:szCs w:val="20"/>
              </w:rPr>
            </w:pPr>
          </w:p>
          <w:p w14:paraId="6573282A" w14:textId="77777777" w:rsidR="00C923BE" w:rsidRDefault="00C923BE" w:rsidP="00C923BE">
            <w:pPr>
              <w:rPr>
                <w:rFonts w:ascii="Abel Pro" w:hAnsi="Abel Pro"/>
                <w:sz w:val="20"/>
                <w:szCs w:val="20"/>
              </w:rPr>
            </w:pPr>
          </w:p>
          <w:p w14:paraId="0A1D2C1E" w14:textId="0DD8BBB6" w:rsidR="00C923BE" w:rsidRPr="00C923BE" w:rsidRDefault="00C923BE" w:rsidP="00C923B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-</w:t>
            </w:r>
          </w:p>
        </w:tc>
      </w:tr>
      <w:tr w:rsidR="00F1228A" w:rsidRPr="005C2C1E" w14:paraId="03273965" w14:textId="77777777" w:rsidTr="009121DE">
        <w:tc>
          <w:tcPr>
            <w:tcW w:w="2187" w:type="dxa"/>
            <w:vMerge/>
          </w:tcPr>
          <w:p w14:paraId="103A055E" w14:textId="77777777" w:rsidR="00B33DF0" w:rsidRPr="005C2C1E" w:rsidRDefault="00B33DF0" w:rsidP="004E7254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70" w:type="dxa"/>
          </w:tcPr>
          <w:p w14:paraId="1CEC9E86" w14:textId="7D86137E" w:rsidR="00B33DF0" w:rsidRPr="005C2C1E" w:rsidRDefault="00B33DF0" w:rsidP="002901E5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1.1.2.</w:t>
            </w:r>
            <w:r w:rsidR="005C2C1E">
              <w:rPr>
                <w:rFonts w:ascii="Abel Pro" w:hAnsi="Abel Pro"/>
                <w:sz w:val="20"/>
                <w:szCs w:val="20"/>
              </w:rPr>
              <w:t xml:space="preserve"> </w:t>
            </w:r>
            <w:bookmarkStart w:id="4" w:name="_Hlk230870846"/>
            <w:r w:rsidRPr="005C2C1E">
              <w:rPr>
                <w:rFonts w:ascii="Abel Pro" w:hAnsi="Abel Pro"/>
                <w:sz w:val="20"/>
                <w:szCs w:val="20"/>
              </w:rPr>
              <w:t xml:space="preserve">Podržavati i razvijati sistem obrazovanja </w:t>
            </w:r>
            <w:bookmarkEnd w:id="4"/>
          </w:p>
        </w:tc>
        <w:tc>
          <w:tcPr>
            <w:tcW w:w="2199" w:type="dxa"/>
          </w:tcPr>
          <w:p w14:paraId="2DACBEF2" w14:textId="30C91C4D" w:rsidR="00B33DF0" w:rsidRDefault="00B33DF0" w:rsidP="002901E5">
            <w:pPr>
              <w:rPr>
                <w:rFonts w:ascii="Abel Pro" w:hAnsi="Abel Pro"/>
                <w:sz w:val="20"/>
                <w:szCs w:val="20"/>
              </w:rPr>
            </w:pPr>
            <w:bookmarkStart w:id="5" w:name="_Hlk230958185"/>
            <w:r w:rsidRPr="005C2C1E">
              <w:rPr>
                <w:rFonts w:ascii="Abel Pro" w:hAnsi="Abel Pro"/>
                <w:sz w:val="20"/>
                <w:szCs w:val="20"/>
              </w:rPr>
              <w:t>Podrža</w:t>
            </w:r>
            <w:r w:rsidR="005C2C1E">
              <w:rPr>
                <w:rFonts w:ascii="Abel Pro" w:hAnsi="Abel Pro"/>
                <w:sz w:val="20"/>
                <w:szCs w:val="20"/>
              </w:rPr>
              <w:t>va</w:t>
            </w:r>
            <w:r w:rsidRPr="005C2C1E">
              <w:rPr>
                <w:rFonts w:ascii="Abel Pro" w:hAnsi="Abel Pro"/>
                <w:sz w:val="20"/>
                <w:szCs w:val="20"/>
              </w:rPr>
              <w:t xml:space="preserve">ti </w:t>
            </w:r>
            <w:r w:rsidR="005C2C1E">
              <w:rPr>
                <w:rFonts w:ascii="Abel Pro" w:hAnsi="Abel Pro"/>
                <w:sz w:val="20"/>
                <w:szCs w:val="20"/>
              </w:rPr>
              <w:t xml:space="preserve">kroz Budžet </w:t>
            </w:r>
            <w:r w:rsidRPr="005C2C1E">
              <w:rPr>
                <w:rFonts w:ascii="Abel Pro" w:hAnsi="Abel Pro"/>
                <w:sz w:val="20"/>
                <w:szCs w:val="20"/>
              </w:rPr>
              <w:t>projekte iz oblasti formalnog i neformalnog obrazovanja</w:t>
            </w:r>
          </w:p>
          <w:p w14:paraId="7A40CA0D" w14:textId="77777777" w:rsidR="00C923BE" w:rsidRDefault="00C923BE" w:rsidP="002901E5">
            <w:pPr>
              <w:rPr>
                <w:rFonts w:ascii="Abel Pro" w:hAnsi="Abel Pro"/>
                <w:sz w:val="20"/>
                <w:szCs w:val="20"/>
              </w:rPr>
            </w:pPr>
          </w:p>
          <w:p w14:paraId="2C0FC1F0" w14:textId="77777777" w:rsidR="00C923BE" w:rsidRPr="005C2C1E" w:rsidRDefault="00C923BE" w:rsidP="002901E5">
            <w:pPr>
              <w:rPr>
                <w:rFonts w:ascii="Abel Pro" w:hAnsi="Abel Pro"/>
                <w:sz w:val="20"/>
                <w:szCs w:val="20"/>
              </w:rPr>
            </w:pPr>
          </w:p>
          <w:p w14:paraId="6FECE618" w14:textId="1D3CE3EF" w:rsidR="00B33DF0" w:rsidRPr="005C2C1E" w:rsidRDefault="00B33DF0" w:rsidP="002901E5">
            <w:pPr>
              <w:rPr>
                <w:rFonts w:ascii="Abel Pro" w:hAnsi="Abel Pro"/>
                <w:sz w:val="20"/>
                <w:szCs w:val="20"/>
              </w:rPr>
            </w:pPr>
          </w:p>
          <w:p w14:paraId="4426650E" w14:textId="1A40C61C" w:rsidR="00B33DF0" w:rsidRDefault="00B33DF0" w:rsidP="002901E5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Nastaviti sa stipendiranjem učenika i studenata</w:t>
            </w:r>
          </w:p>
          <w:p w14:paraId="1BD61F91" w14:textId="77777777" w:rsidR="00C923BE" w:rsidRDefault="00C923BE" w:rsidP="002901E5">
            <w:pPr>
              <w:rPr>
                <w:rFonts w:ascii="Abel Pro" w:hAnsi="Abel Pro"/>
                <w:sz w:val="20"/>
                <w:szCs w:val="20"/>
              </w:rPr>
            </w:pPr>
          </w:p>
          <w:p w14:paraId="2393BAB9" w14:textId="77777777" w:rsidR="00C923BE" w:rsidRDefault="00C923BE" w:rsidP="002901E5">
            <w:pPr>
              <w:rPr>
                <w:rFonts w:ascii="Abel Pro" w:hAnsi="Abel Pro"/>
                <w:sz w:val="20"/>
                <w:szCs w:val="20"/>
              </w:rPr>
            </w:pPr>
          </w:p>
          <w:p w14:paraId="3F63CEC8" w14:textId="77777777" w:rsidR="00C923BE" w:rsidRDefault="00C923BE" w:rsidP="002901E5">
            <w:pPr>
              <w:rPr>
                <w:rFonts w:ascii="Abel Pro" w:hAnsi="Abel Pro"/>
                <w:sz w:val="20"/>
                <w:szCs w:val="20"/>
              </w:rPr>
            </w:pPr>
          </w:p>
          <w:p w14:paraId="79F9B111" w14:textId="77777777" w:rsidR="00C923BE" w:rsidRPr="005C2C1E" w:rsidRDefault="00C923BE" w:rsidP="002901E5">
            <w:pPr>
              <w:rPr>
                <w:rFonts w:ascii="Abel Pro" w:hAnsi="Abel Pro"/>
                <w:sz w:val="20"/>
                <w:szCs w:val="20"/>
              </w:rPr>
            </w:pPr>
          </w:p>
          <w:p w14:paraId="57068A9C" w14:textId="3EDDAB55" w:rsidR="00715588" w:rsidRPr="005C2C1E" w:rsidRDefault="00715588" w:rsidP="002901E5">
            <w:pPr>
              <w:rPr>
                <w:rFonts w:ascii="Abel Pro" w:hAnsi="Abel Pro"/>
                <w:sz w:val="20"/>
                <w:szCs w:val="20"/>
              </w:rPr>
            </w:pPr>
          </w:p>
          <w:p w14:paraId="1A5310D5" w14:textId="1BA6B44C" w:rsidR="00B33DF0" w:rsidRPr="005C2C1E" w:rsidRDefault="00B33DF0" w:rsidP="004E7254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 xml:space="preserve">Redovni dijalozi sa mladima o temama od interesa za mlade </w:t>
            </w:r>
          </w:p>
          <w:p w14:paraId="62147718" w14:textId="59974F26" w:rsidR="00B33DF0" w:rsidRPr="005C2C1E" w:rsidRDefault="00B33DF0" w:rsidP="004E7254">
            <w:pPr>
              <w:rPr>
                <w:rFonts w:ascii="Abel Pro" w:hAnsi="Abel Pro"/>
                <w:sz w:val="20"/>
                <w:szCs w:val="20"/>
              </w:rPr>
            </w:pPr>
          </w:p>
          <w:p w14:paraId="62444DA0" w14:textId="77777777" w:rsidR="00C923BE" w:rsidRDefault="00C923BE" w:rsidP="004E7254">
            <w:pPr>
              <w:rPr>
                <w:rFonts w:ascii="Abel Pro" w:hAnsi="Abel Pro"/>
                <w:sz w:val="20"/>
                <w:szCs w:val="20"/>
              </w:rPr>
            </w:pPr>
          </w:p>
          <w:p w14:paraId="21C77292" w14:textId="6E2D7DE9" w:rsidR="00D420FE" w:rsidRDefault="00D420FE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9B55011" wp14:editId="4AFB43F4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161290</wp:posOffset>
                      </wp:positionV>
                      <wp:extent cx="5905500" cy="7620"/>
                      <wp:effectExtent l="0" t="0" r="19050" b="30480"/>
                      <wp:wrapNone/>
                      <wp:docPr id="1357088410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0550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E0FE2D" id="Straight Connector 2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75pt,12.7pt" to="460.2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254E6A18" w14:textId="7B82FDD6" w:rsidR="00D420FE" w:rsidRDefault="005C2C1E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Pružati podršku</w:t>
            </w:r>
            <w:r w:rsidR="00B33DF0" w:rsidRPr="005C2C1E">
              <w:rPr>
                <w:rFonts w:ascii="Abel Pro" w:hAnsi="Abel Pro"/>
                <w:sz w:val="20"/>
                <w:szCs w:val="20"/>
              </w:rPr>
              <w:t xml:space="preserve"> </w:t>
            </w:r>
          </w:p>
          <w:p w14:paraId="3C8A3713" w14:textId="62CB1E18" w:rsidR="00B33DF0" w:rsidRPr="005C2C1E" w:rsidRDefault="00B33DF0" w:rsidP="004E7254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program</w:t>
            </w:r>
            <w:r w:rsidR="005C2C1E">
              <w:rPr>
                <w:rFonts w:ascii="Abel Pro" w:hAnsi="Abel Pro"/>
                <w:sz w:val="20"/>
                <w:szCs w:val="20"/>
              </w:rPr>
              <w:t>ima</w:t>
            </w:r>
            <w:r w:rsidRPr="005C2C1E">
              <w:rPr>
                <w:rFonts w:ascii="Abel Pro" w:hAnsi="Abel Pro"/>
                <w:sz w:val="20"/>
                <w:szCs w:val="20"/>
              </w:rPr>
              <w:t xml:space="preserve"> obuk</w:t>
            </w:r>
            <w:r w:rsidR="005C2C1E">
              <w:rPr>
                <w:rFonts w:ascii="Abel Pro" w:hAnsi="Abel Pro"/>
                <w:sz w:val="20"/>
                <w:szCs w:val="20"/>
              </w:rPr>
              <w:t>a</w:t>
            </w:r>
            <w:r w:rsidRPr="005C2C1E">
              <w:rPr>
                <w:rFonts w:ascii="Abel Pro" w:hAnsi="Abel Pro"/>
                <w:sz w:val="20"/>
                <w:szCs w:val="20"/>
              </w:rPr>
              <w:t xml:space="preserve"> mladih edukatora i vršnjačkih lidera u zajednici, koji mogu provoditi radionice, kampanje i aktivnosti usmjerene na aktivizam mladih</w:t>
            </w:r>
            <w:bookmarkEnd w:id="5"/>
          </w:p>
        </w:tc>
        <w:tc>
          <w:tcPr>
            <w:tcW w:w="459" w:type="dxa"/>
          </w:tcPr>
          <w:p w14:paraId="2FC68D98" w14:textId="77777777" w:rsidR="00B33DF0" w:rsidRDefault="00D420FE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lastRenderedPageBreak/>
              <w:t>X</w:t>
            </w:r>
          </w:p>
          <w:p w14:paraId="0A5D8039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44D49824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0E305B26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6885F8D8" w14:textId="77777777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70A05742" w14:textId="77777777" w:rsidR="00C923BE" w:rsidRDefault="00C923B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0FF152BC" w14:textId="77777777" w:rsidR="00C923BE" w:rsidRDefault="00C923B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2B207E80" w14:textId="77777777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1070488F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0E96D6CE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6CEAD463" w14:textId="77777777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6853C63A" w14:textId="77777777" w:rsidR="00C923BE" w:rsidRDefault="00C923B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252DA962" w14:textId="77777777" w:rsidR="00C923BE" w:rsidRDefault="00C923B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04366337" w14:textId="77777777" w:rsidR="00C923BE" w:rsidRDefault="00C923B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5FF4660E" w14:textId="77777777" w:rsidR="00C923BE" w:rsidRDefault="00C923B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08F2C7CE" w14:textId="77777777" w:rsidR="00C923BE" w:rsidRDefault="00C923B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7CE1C08E" w14:textId="77777777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06BDEFD3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63053F01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7FC7AD05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4AE9A81D" w14:textId="77777777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1D6F96D1" w14:textId="10BCBC62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4FF091A4" w14:textId="77777777" w:rsidR="00B33DF0" w:rsidRDefault="00D420FE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lastRenderedPageBreak/>
              <w:t>X</w:t>
            </w:r>
          </w:p>
          <w:p w14:paraId="15DA9523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51470C64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4EB52C00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384AF078" w14:textId="77777777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697C5BEE" w14:textId="77777777" w:rsidR="00C923BE" w:rsidRDefault="00C923B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3B21E918" w14:textId="77777777" w:rsidR="00C923BE" w:rsidRDefault="00C923B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15D73D67" w14:textId="77777777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35B73C9E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1BDF9937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2AE74978" w14:textId="77777777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305B3E21" w14:textId="77777777" w:rsidR="00C923BE" w:rsidRDefault="00C923B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29911650" w14:textId="77777777" w:rsidR="00C923BE" w:rsidRDefault="00C923B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4A02578B" w14:textId="77777777" w:rsidR="00C923BE" w:rsidRDefault="00C923B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3460C3BE" w14:textId="77777777" w:rsidR="00C923BE" w:rsidRDefault="00C923B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292D0ADF" w14:textId="77777777" w:rsidR="00C923BE" w:rsidRDefault="00C923B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7299768E" w14:textId="77777777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59B2870C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1109D5E2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721CCE7A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29E760BC" w14:textId="77777777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10D0996C" w14:textId="77777777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5CF98B44" w14:textId="4E6EEEEB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5E3C5FFD" w14:textId="77777777" w:rsidR="00B33DF0" w:rsidRDefault="00D420FE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lastRenderedPageBreak/>
              <w:t>X</w:t>
            </w:r>
          </w:p>
          <w:p w14:paraId="77A59371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424B2989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0B37C8C1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5C251F77" w14:textId="77777777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2FBDAE56" w14:textId="77777777" w:rsidR="00C923BE" w:rsidRDefault="00C923B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1B9C2CA9" w14:textId="77777777" w:rsidR="00C923BE" w:rsidRDefault="00C923B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48C7BD87" w14:textId="77777777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7D9897FE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004F624F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10ABB291" w14:textId="77777777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619424BB" w14:textId="77777777" w:rsidR="00C923BE" w:rsidRDefault="00C923B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64B9654E" w14:textId="77777777" w:rsidR="00C923BE" w:rsidRDefault="00C923B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678F7F89" w14:textId="77777777" w:rsidR="00C923BE" w:rsidRDefault="00C923B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6E7F4AAA" w14:textId="77777777" w:rsidR="00C923BE" w:rsidRDefault="00C923B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1FB4BE1E" w14:textId="77777777" w:rsidR="00C923BE" w:rsidRDefault="00C923B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70845314" w14:textId="77777777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4387B746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2C4A7A0A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560C15AD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60313603" w14:textId="77777777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198217B5" w14:textId="77777777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6C60AA82" w14:textId="2D9A74DD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47434D55" w14:textId="77777777" w:rsidR="00B33DF0" w:rsidRDefault="00D420FE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lastRenderedPageBreak/>
              <w:t>X</w:t>
            </w:r>
          </w:p>
          <w:p w14:paraId="54B64B0B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25015B73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5BEEBB6B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3497A36D" w14:textId="77777777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6A7B9C80" w14:textId="77777777" w:rsidR="00C923BE" w:rsidRDefault="00C923B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7CE068D4" w14:textId="77777777" w:rsidR="00C923BE" w:rsidRDefault="00C923B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0537CA90" w14:textId="77777777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0E012613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6EEB9F03" w14:textId="77777777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15EFA14C" w14:textId="77777777" w:rsidR="00C923BE" w:rsidRDefault="00C923B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4BF176FC" w14:textId="77777777" w:rsidR="00C923BE" w:rsidRDefault="00C923B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7199B2F1" w14:textId="77777777" w:rsidR="00C923BE" w:rsidRDefault="00C923B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3A9A7493" w14:textId="77777777" w:rsidR="00C923BE" w:rsidRDefault="00C923B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38116FBA" w14:textId="77777777" w:rsidR="00C923BE" w:rsidRPr="00D420FE" w:rsidRDefault="00C923B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1A97EB2F" w14:textId="77777777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4368872C" w14:textId="77777777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23DF71EC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134331DD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118CD2F9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5593B98E" w14:textId="77777777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1D65DA74" w14:textId="77777777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537A3244" w14:textId="2ED430EE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3" w:type="dxa"/>
          </w:tcPr>
          <w:p w14:paraId="5950CB7C" w14:textId="77777777" w:rsidR="00B33DF0" w:rsidRDefault="00D420FE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lastRenderedPageBreak/>
              <w:t>X</w:t>
            </w:r>
          </w:p>
          <w:p w14:paraId="5B9B0ADE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2EFDCFBA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3A30C412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2A59487E" w14:textId="77777777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6F349ED0" w14:textId="77777777" w:rsidR="00C923BE" w:rsidRDefault="00C923B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0FD0A918" w14:textId="77777777" w:rsidR="00C923BE" w:rsidRDefault="00C923B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6190E64C" w14:textId="77777777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3AB50AA4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39736FB0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6CB56B28" w14:textId="77777777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381B1FAC" w14:textId="77777777" w:rsidR="00C923BE" w:rsidRDefault="00C923B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68E18F62" w14:textId="77777777" w:rsidR="00C923BE" w:rsidRDefault="00C923B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1BF86307" w14:textId="77777777" w:rsidR="00C923BE" w:rsidRDefault="00C923B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2D447104" w14:textId="77777777" w:rsidR="00C923BE" w:rsidRDefault="00C923B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4DC3BF9A" w14:textId="77777777" w:rsidR="00C923BE" w:rsidRDefault="00C923B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1A21B65B" w14:textId="77777777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11A516E8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2CCBE6B4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2C9D55F5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70504EBA" w14:textId="77777777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59CC820D" w14:textId="77777777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11E72A0E" w14:textId="677A4C43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4" w:type="dxa"/>
          </w:tcPr>
          <w:p w14:paraId="6B847908" w14:textId="77777777" w:rsidR="00B33DF0" w:rsidRDefault="00D420FE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lastRenderedPageBreak/>
              <w:t>X</w:t>
            </w:r>
          </w:p>
          <w:p w14:paraId="0A65A906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41B3EC98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3DC63862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2B267573" w14:textId="77777777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6A96B4B0" w14:textId="77777777" w:rsidR="00C923BE" w:rsidRDefault="00C923B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0B5C7E5B" w14:textId="77777777" w:rsidR="00C923BE" w:rsidRDefault="00C923B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198530CB" w14:textId="77777777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0DEF144C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651CA802" w14:textId="77777777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5F36EAE8" w14:textId="77777777" w:rsidR="00C923BE" w:rsidRDefault="00C923B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726C1781" w14:textId="77777777" w:rsidR="00C923BE" w:rsidRDefault="00C923B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0E9BB57B" w14:textId="77777777" w:rsidR="00C923BE" w:rsidRDefault="00C923B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0E3077F9" w14:textId="77777777" w:rsidR="00C923BE" w:rsidRDefault="00C923B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1DFE0544" w14:textId="77777777" w:rsidR="00C923BE" w:rsidRPr="00D420FE" w:rsidRDefault="00C923B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46C77A54" w14:textId="77777777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24B69DBB" w14:textId="77777777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4FFAE189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4EDBCBAB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55396884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356F7842" w14:textId="77777777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1F397E43" w14:textId="77777777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6C451C45" w14:textId="15A6132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2193" w:type="dxa"/>
          </w:tcPr>
          <w:p w14:paraId="7964A1CB" w14:textId="77777777" w:rsidR="00B33DF0" w:rsidRDefault="00D420FE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lastRenderedPageBreak/>
              <w:t>Općina Vogošća</w:t>
            </w:r>
          </w:p>
          <w:p w14:paraId="23131E1A" w14:textId="77777777" w:rsidR="00D420FE" w:rsidRDefault="00D420FE" w:rsidP="004E7254">
            <w:pPr>
              <w:rPr>
                <w:rFonts w:ascii="Abel Pro" w:hAnsi="Abel Pro"/>
                <w:sz w:val="20"/>
                <w:szCs w:val="20"/>
              </w:rPr>
            </w:pPr>
          </w:p>
          <w:p w14:paraId="71124857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5045BAD7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7091FED1" w14:textId="77777777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123E2F67" w14:textId="77777777" w:rsidR="00C923BE" w:rsidRDefault="00C923B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6F7A9288" w14:textId="77777777" w:rsidR="00C923BE" w:rsidRDefault="00C923B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1E4B5E4C" w14:textId="77777777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Općina Vogošća</w:t>
            </w:r>
          </w:p>
          <w:p w14:paraId="2510D31B" w14:textId="77777777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Općinsko vijeće</w:t>
            </w:r>
          </w:p>
          <w:p w14:paraId="638BC1C3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0FC2BBD3" w14:textId="77777777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2B1FE336" w14:textId="77777777" w:rsidR="00C923BE" w:rsidRDefault="00C923B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4CB39521" w14:textId="77777777" w:rsidR="00C923BE" w:rsidRDefault="00C923B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0F924976" w14:textId="77777777" w:rsidR="00C923BE" w:rsidRDefault="00C923B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2BD6E575" w14:textId="77777777" w:rsidR="00C923BE" w:rsidRDefault="00C923B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76EABF1A" w14:textId="77777777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Općina Vogošća</w:t>
            </w:r>
          </w:p>
          <w:p w14:paraId="43EB12C4" w14:textId="77777777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 xml:space="preserve">Načelnik općine </w:t>
            </w:r>
          </w:p>
          <w:p w14:paraId="3D489CB9" w14:textId="45603822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lastRenderedPageBreak/>
              <w:t>Vijećnici u Općinskom vijeću</w:t>
            </w:r>
          </w:p>
          <w:p w14:paraId="1928FF6D" w14:textId="37A24E04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Srednja škola</w:t>
            </w:r>
          </w:p>
          <w:p w14:paraId="4A507E7A" w14:textId="110268C4" w:rsidR="00D420FE" w:rsidRDefault="00C923BE" w:rsidP="00D420F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2479E53F" wp14:editId="6088D712">
                      <wp:simplePos x="0" y="0"/>
                      <wp:positionH relativeFrom="column">
                        <wp:posOffset>1373505</wp:posOffset>
                      </wp:positionH>
                      <wp:positionV relativeFrom="paragraph">
                        <wp:posOffset>115570</wp:posOffset>
                      </wp:positionV>
                      <wp:extent cx="1249680" cy="1104900"/>
                      <wp:effectExtent l="0" t="0" r="26670" b="19050"/>
                      <wp:wrapNone/>
                      <wp:docPr id="13310804" name="Text Box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49680" cy="1104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txbx>
                              <w:txbxContent>
                                <w:p w14:paraId="12283786" w14:textId="35BEDD5D" w:rsidR="00C923BE" w:rsidRPr="00520BC2" w:rsidRDefault="00C923BE" w:rsidP="00520BC2">
                                  <w:pPr>
                                    <w:jc w:val="both"/>
                                    <w:rPr>
                                      <w:rFonts w:ascii="Abel Pro" w:hAnsi="Abel Pro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proofErr w:type="spellStart"/>
                                  <w:r w:rsidRPr="00520BC2">
                                    <w:rPr>
                                      <w:rFonts w:ascii="Abel Pro" w:hAnsi="Abel Pro"/>
                                      <w:sz w:val="20"/>
                                      <w:szCs w:val="20"/>
                                      <w:lang w:val="en-US"/>
                                    </w:rPr>
                                    <w:t>Godišnje</w:t>
                                  </w:r>
                                  <w:proofErr w:type="spellEnd"/>
                                  <w:r w:rsidRPr="00520BC2">
                                    <w:rPr>
                                      <w:rFonts w:ascii="Abel Pro" w:hAnsi="Abel Pro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od 2026. </w:t>
                                  </w:r>
                                  <w:proofErr w:type="spellStart"/>
                                  <w:r w:rsidRPr="00520BC2">
                                    <w:rPr>
                                      <w:rFonts w:ascii="Abel Pro" w:hAnsi="Abel Pro"/>
                                      <w:sz w:val="20"/>
                                      <w:szCs w:val="20"/>
                                      <w:lang w:val="en-US"/>
                                    </w:rPr>
                                    <w:t>do</w:t>
                                  </w:r>
                                  <w:proofErr w:type="spellEnd"/>
                                  <w:r w:rsidRPr="00520BC2">
                                    <w:rPr>
                                      <w:rFonts w:ascii="Abel Pro" w:hAnsi="Abel Pro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2031. </w:t>
                                  </w:r>
                                  <w:proofErr w:type="spellStart"/>
                                  <w:r w:rsidRPr="00520BC2">
                                    <w:rPr>
                                      <w:rFonts w:ascii="Abel Pro" w:hAnsi="Abel Pro"/>
                                      <w:sz w:val="20"/>
                                      <w:szCs w:val="20"/>
                                      <w:lang w:val="en-US"/>
                                    </w:rPr>
                                    <w:t>godine</w:t>
                                  </w:r>
                                  <w:proofErr w:type="spellEnd"/>
                                  <w:r w:rsidRPr="00520BC2">
                                    <w:rPr>
                                      <w:rFonts w:ascii="Abel Pro" w:hAnsi="Abel Pro"/>
                                      <w:sz w:val="20"/>
                                      <w:szCs w:val="20"/>
                                      <w:lang w:val="en-US"/>
                                    </w:rPr>
                                    <w:t>:</w:t>
                                  </w:r>
                                </w:p>
                                <w:p w14:paraId="76B9953B" w14:textId="75022120" w:rsidR="00C923BE" w:rsidRPr="00520BC2" w:rsidRDefault="00C923BE" w:rsidP="00520BC2">
                                  <w:pPr>
                                    <w:jc w:val="both"/>
                                    <w:rPr>
                                      <w:rFonts w:ascii="Abel Pro" w:hAnsi="Abel Pro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520BC2">
                                    <w:rPr>
                                      <w:rFonts w:ascii="Abel Pro" w:hAnsi="Abel Pro"/>
                                      <w:sz w:val="20"/>
                                      <w:szCs w:val="20"/>
                                      <w:lang w:val="en-US"/>
                                    </w:rPr>
                                    <w:t>10.000,00 KM</w:t>
                                  </w:r>
                                </w:p>
                                <w:p w14:paraId="261E8F8F" w14:textId="12D3A810" w:rsidR="00C923BE" w:rsidRPr="00520BC2" w:rsidRDefault="00C923BE" w:rsidP="00520BC2">
                                  <w:pPr>
                                    <w:jc w:val="both"/>
                                    <w:rPr>
                                      <w:rFonts w:ascii="Abel Pro" w:hAnsi="Abel Pro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proofErr w:type="spellStart"/>
                                  <w:r w:rsidRPr="00520BC2">
                                    <w:rPr>
                                      <w:rFonts w:ascii="Abel Pro" w:hAnsi="Abel Pro"/>
                                      <w:sz w:val="20"/>
                                      <w:szCs w:val="20"/>
                                      <w:lang w:val="en-US"/>
                                    </w:rPr>
                                    <w:t>Ukupno</w:t>
                                  </w:r>
                                  <w:proofErr w:type="spellEnd"/>
                                  <w:r w:rsidRPr="00520BC2">
                                    <w:rPr>
                                      <w:rFonts w:ascii="Abel Pro" w:hAnsi="Abel Pro"/>
                                      <w:sz w:val="20"/>
                                      <w:szCs w:val="20"/>
                                      <w:lang w:val="en-US"/>
                                    </w:rPr>
                                    <w:t>: 60.000,00 KM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479E53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7" o:spid="_x0000_s1026" type="#_x0000_t202" style="position:absolute;margin-left:108.15pt;margin-top:9.1pt;width:98.4pt;height:87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" fillcolor="white [3201]" strokecolor="white [3212]" strokeweight=".5pt">
                      <v:textbox>
                        <w:txbxContent>
                          <w:p w14:paraId="12283786" w14:textId="35BEDD5D" w:rsidR="00C923BE" w:rsidRPr="00520BC2" w:rsidRDefault="00C923BE" w:rsidP="00520BC2">
                            <w:pPr>
                              <w:jc w:val="both"/>
                              <w:rPr>
                                <w:rFonts w:ascii="Abel Pro" w:hAnsi="Abel Pro"/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 w:rsidRPr="00520BC2">
                              <w:rPr>
                                <w:rFonts w:ascii="Abel Pro" w:hAnsi="Abel Pro"/>
                                <w:sz w:val="20"/>
                                <w:szCs w:val="20"/>
                                <w:lang w:val="en-US"/>
                              </w:rPr>
                              <w:t>Godišnje</w:t>
                            </w:r>
                            <w:proofErr w:type="spellEnd"/>
                            <w:r w:rsidRPr="00520BC2">
                              <w:rPr>
                                <w:rFonts w:ascii="Abel Pro" w:hAnsi="Abel Pro"/>
                                <w:sz w:val="20"/>
                                <w:szCs w:val="20"/>
                                <w:lang w:val="en-US"/>
                              </w:rPr>
                              <w:t xml:space="preserve"> od 2026. </w:t>
                            </w:r>
                            <w:proofErr w:type="spellStart"/>
                            <w:r w:rsidRPr="00520BC2">
                              <w:rPr>
                                <w:rFonts w:ascii="Abel Pro" w:hAnsi="Abel Pro"/>
                                <w:sz w:val="20"/>
                                <w:szCs w:val="20"/>
                                <w:lang w:val="en-US"/>
                              </w:rPr>
                              <w:t>do</w:t>
                            </w:r>
                            <w:proofErr w:type="spellEnd"/>
                            <w:r w:rsidRPr="00520BC2">
                              <w:rPr>
                                <w:rFonts w:ascii="Abel Pro" w:hAnsi="Abel Pro"/>
                                <w:sz w:val="20"/>
                                <w:szCs w:val="20"/>
                                <w:lang w:val="en-US"/>
                              </w:rPr>
                              <w:t xml:space="preserve"> 2031. </w:t>
                            </w:r>
                            <w:proofErr w:type="spellStart"/>
                            <w:r w:rsidRPr="00520BC2">
                              <w:rPr>
                                <w:rFonts w:ascii="Abel Pro" w:hAnsi="Abel Pro"/>
                                <w:sz w:val="20"/>
                                <w:szCs w:val="20"/>
                                <w:lang w:val="en-US"/>
                              </w:rPr>
                              <w:t>godine</w:t>
                            </w:r>
                            <w:proofErr w:type="spellEnd"/>
                            <w:r w:rsidRPr="00520BC2">
                              <w:rPr>
                                <w:rFonts w:ascii="Abel Pro" w:hAnsi="Abel Pro"/>
                                <w:sz w:val="20"/>
                                <w:szCs w:val="20"/>
                                <w:lang w:val="en-US"/>
                              </w:rPr>
                              <w:t>:</w:t>
                            </w:r>
                          </w:p>
                          <w:p w14:paraId="76B9953B" w14:textId="75022120" w:rsidR="00C923BE" w:rsidRPr="00520BC2" w:rsidRDefault="00C923BE" w:rsidP="00520BC2">
                            <w:pPr>
                              <w:jc w:val="both"/>
                              <w:rPr>
                                <w:rFonts w:ascii="Abel Pro" w:hAnsi="Abel Pro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520BC2">
                              <w:rPr>
                                <w:rFonts w:ascii="Abel Pro" w:hAnsi="Abel Pro"/>
                                <w:sz w:val="20"/>
                                <w:szCs w:val="20"/>
                                <w:lang w:val="en-US"/>
                              </w:rPr>
                              <w:t>10.000,00 KM</w:t>
                            </w:r>
                          </w:p>
                          <w:p w14:paraId="261E8F8F" w14:textId="12D3A810" w:rsidR="00C923BE" w:rsidRPr="00520BC2" w:rsidRDefault="00C923BE" w:rsidP="00520BC2">
                            <w:pPr>
                              <w:jc w:val="both"/>
                              <w:rPr>
                                <w:rFonts w:ascii="Abel Pro" w:hAnsi="Abel Pro"/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 w:rsidRPr="00520BC2">
                              <w:rPr>
                                <w:rFonts w:ascii="Abel Pro" w:hAnsi="Abel Pro"/>
                                <w:sz w:val="20"/>
                                <w:szCs w:val="20"/>
                                <w:lang w:val="en-US"/>
                              </w:rPr>
                              <w:t>Ukupno</w:t>
                            </w:r>
                            <w:proofErr w:type="spellEnd"/>
                            <w:r w:rsidRPr="00520BC2">
                              <w:rPr>
                                <w:rFonts w:ascii="Abel Pro" w:hAnsi="Abel Pro"/>
                                <w:sz w:val="20"/>
                                <w:szCs w:val="20"/>
                                <w:lang w:val="en-US"/>
                              </w:rPr>
                              <w:t>: 60.000,00 KM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F887C9D" w14:textId="77777777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Općina Vogošća</w:t>
            </w:r>
          </w:p>
          <w:p w14:paraId="325A8452" w14:textId="33961F72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Nevladine organizacije s područja općine</w:t>
            </w:r>
          </w:p>
        </w:tc>
        <w:tc>
          <w:tcPr>
            <w:tcW w:w="2188" w:type="dxa"/>
          </w:tcPr>
          <w:p w14:paraId="097C0FAD" w14:textId="77777777" w:rsidR="00B33DF0" w:rsidRDefault="00C923BE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lastRenderedPageBreak/>
              <w:t>2026: 120.000,00 KM</w:t>
            </w:r>
          </w:p>
          <w:p w14:paraId="2C7CFD24" w14:textId="028219A4" w:rsidR="00C923BE" w:rsidRDefault="00C923BE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2027: 125.000,00 KM</w:t>
            </w:r>
          </w:p>
          <w:p w14:paraId="01ADDDDE" w14:textId="55B3B0D7" w:rsidR="00C923BE" w:rsidRDefault="00C923BE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2028: 125.000,00 KM</w:t>
            </w:r>
          </w:p>
          <w:p w14:paraId="6F6BED0E" w14:textId="33A6F577" w:rsidR="00C923BE" w:rsidRDefault="00C923BE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2029: 130.000,00 KM</w:t>
            </w:r>
          </w:p>
          <w:p w14:paraId="7186243B" w14:textId="44011B98" w:rsidR="00C923BE" w:rsidRDefault="00403B5C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B3BAFD5" wp14:editId="20921309">
                      <wp:simplePos x="0" y="0"/>
                      <wp:positionH relativeFrom="column">
                        <wp:posOffset>-4598035</wp:posOffset>
                      </wp:positionH>
                      <wp:positionV relativeFrom="paragraph">
                        <wp:posOffset>440328</wp:posOffset>
                      </wp:positionV>
                      <wp:extent cx="5905500" cy="7620"/>
                      <wp:effectExtent l="0" t="0" r="19050" b="30480"/>
                      <wp:wrapNone/>
                      <wp:docPr id="21914864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0550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8B0BAAE" id="Straight Connector 2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62.05pt,34.65pt" to="102.95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C923BE">
              <w:rPr>
                <w:rFonts w:ascii="Abel Pro" w:hAnsi="Abel Pro"/>
                <w:sz w:val="20"/>
                <w:szCs w:val="20"/>
              </w:rPr>
              <w:t>2030: 130.000,00 KM</w:t>
            </w:r>
          </w:p>
          <w:p w14:paraId="290DD7F3" w14:textId="77777777" w:rsidR="00C923BE" w:rsidRDefault="00C923BE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2031: 135.000,00 KM</w:t>
            </w:r>
          </w:p>
          <w:p w14:paraId="630E7296" w14:textId="12298441" w:rsidR="00403B5C" w:rsidRDefault="00403B5C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Ukupno: 765.000,00 KM</w:t>
            </w:r>
          </w:p>
          <w:p w14:paraId="7F6C7775" w14:textId="5DC35A86" w:rsidR="00C923BE" w:rsidRPr="00C923BE" w:rsidRDefault="00C923BE" w:rsidP="00C923BE">
            <w:pPr>
              <w:rPr>
                <w:rFonts w:ascii="Abel Pro" w:hAnsi="Abel Pro"/>
                <w:sz w:val="20"/>
                <w:szCs w:val="20"/>
              </w:rPr>
            </w:pPr>
            <w:r w:rsidRPr="00C923BE">
              <w:rPr>
                <w:rFonts w:ascii="Abel Pro" w:hAnsi="Abel Pro"/>
                <w:sz w:val="20"/>
                <w:szCs w:val="20"/>
              </w:rPr>
              <w:t>2026:</w:t>
            </w:r>
            <w:r>
              <w:rPr>
                <w:rFonts w:ascii="Abel Pro" w:hAnsi="Abel Pro"/>
                <w:sz w:val="20"/>
                <w:szCs w:val="20"/>
              </w:rPr>
              <w:t xml:space="preserve"> 330.000,00 KM</w:t>
            </w:r>
          </w:p>
          <w:p w14:paraId="4605D1FA" w14:textId="4287DC82" w:rsidR="00C923BE" w:rsidRPr="00C923BE" w:rsidRDefault="00C923BE" w:rsidP="00C923BE">
            <w:pPr>
              <w:rPr>
                <w:rFonts w:ascii="Abel Pro" w:hAnsi="Abel Pro"/>
                <w:sz w:val="20"/>
                <w:szCs w:val="20"/>
              </w:rPr>
            </w:pPr>
            <w:r w:rsidRPr="00C923BE">
              <w:rPr>
                <w:rFonts w:ascii="Abel Pro" w:hAnsi="Abel Pro"/>
                <w:sz w:val="20"/>
                <w:szCs w:val="20"/>
              </w:rPr>
              <w:t>2027:</w:t>
            </w:r>
            <w:r>
              <w:rPr>
                <w:rFonts w:ascii="Abel Pro" w:hAnsi="Abel Pro"/>
                <w:sz w:val="20"/>
                <w:szCs w:val="20"/>
              </w:rPr>
              <w:t xml:space="preserve"> </w:t>
            </w:r>
            <w:r>
              <w:rPr>
                <w:rFonts w:ascii="Abel Pro" w:hAnsi="Abel Pro"/>
                <w:sz w:val="20"/>
                <w:szCs w:val="20"/>
              </w:rPr>
              <w:t>330.000,00 KM</w:t>
            </w:r>
          </w:p>
          <w:p w14:paraId="40D4F913" w14:textId="31854FA0" w:rsidR="00C923BE" w:rsidRPr="00C923BE" w:rsidRDefault="00C923BE" w:rsidP="00C923BE">
            <w:pPr>
              <w:rPr>
                <w:rFonts w:ascii="Abel Pro" w:hAnsi="Abel Pro"/>
                <w:sz w:val="20"/>
                <w:szCs w:val="20"/>
              </w:rPr>
            </w:pPr>
            <w:r w:rsidRPr="00C923BE">
              <w:rPr>
                <w:rFonts w:ascii="Abel Pro" w:hAnsi="Abel Pro"/>
                <w:sz w:val="20"/>
                <w:szCs w:val="20"/>
              </w:rPr>
              <w:t>2028:</w:t>
            </w:r>
            <w:r w:rsidRPr="00C923BE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C923BE">
              <w:rPr>
                <w:rFonts w:ascii="Abel Pro" w:hAnsi="Abel Pro"/>
                <w:sz w:val="20"/>
                <w:szCs w:val="20"/>
              </w:rPr>
              <w:t>340.000</w:t>
            </w:r>
            <w:r>
              <w:rPr>
                <w:rFonts w:ascii="Abel Pro" w:hAnsi="Abel Pro"/>
                <w:sz w:val="20"/>
                <w:szCs w:val="20"/>
              </w:rPr>
              <w:t>,00</w:t>
            </w:r>
            <w:r w:rsidRPr="00C923BE">
              <w:rPr>
                <w:rFonts w:ascii="Abel Pro" w:hAnsi="Abel Pro"/>
                <w:sz w:val="20"/>
                <w:szCs w:val="20"/>
              </w:rPr>
              <w:t xml:space="preserve"> KM</w:t>
            </w:r>
          </w:p>
          <w:p w14:paraId="7E7154EB" w14:textId="071CE9D2" w:rsidR="00C923BE" w:rsidRPr="00C923BE" w:rsidRDefault="00C923BE" w:rsidP="00C923BE">
            <w:pPr>
              <w:rPr>
                <w:rFonts w:ascii="Abel Pro" w:hAnsi="Abel Pro"/>
                <w:sz w:val="20"/>
                <w:szCs w:val="20"/>
              </w:rPr>
            </w:pPr>
            <w:r w:rsidRPr="00C923BE">
              <w:rPr>
                <w:rFonts w:ascii="Abel Pro" w:hAnsi="Abel Pro"/>
                <w:sz w:val="20"/>
                <w:szCs w:val="20"/>
              </w:rPr>
              <w:t>2029:</w:t>
            </w:r>
            <w:r>
              <w:rPr>
                <w:rFonts w:ascii="Abel Pro" w:hAnsi="Abel Pro"/>
                <w:sz w:val="20"/>
                <w:szCs w:val="20"/>
              </w:rPr>
              <w:t xml:space="preserve"> </w:t>
            </w:r>
            <w:r w:rsidRPr="00C923BE">
              <w:rPr>
                <w:rFonts w:ascii="Abel Pro" w:hAnsi="Abel Pro"/>
                <w:sz w:val="20"/>
                <w:szCs w:val="20"/>
              </w:rPr>
              <w:t>340.000</w:t>
            </w:r>
            <w:r>
              <w:rPr>
                <w:rFonts w:ascii="Abel Pro" w:hAnsi="Abel Pro"/>
                <w:sz w:val="20"/>
                <w:szCs w:val="20"/>
              </w:rPr>
              <w:t>,00</w:t>
            </w:r>
            <w:r w:rsidRPr="00C923BE">
              <w:rPr>
                <w:rFonts w:ascii="Abel Pro" w:hAnsi="Abel Pro"/>
                <w:sz w:val="20"/>
                <w:szCs w:val="20"/>
              </w:rPr>
              <w:t xml:space="preserve"> KM</w:t>
            </w:r>
          </w:p>
          <w:p w14:paraId="74BA5472" w14:textId="677E720A" w:rsidR="00C923BE" w:rsidRPr="00C923BE" w:rsidRDefault="00C923BE" w:rsidP="00C923BE">
            <w:pPr>
              <w:rPr>
                <w:rFonts w:ascii="Abel Pro" w:hAnsi="Abel Pro"/>
                <w:sz w:val="20"/>
                <w:szCs w:val="20"/>
              </w:rPr>
            </w:pPr>
            <w:r w:rsidRPr="00C923BE">
              <w:rPr>
                <w:rFonts w:ascii="Abel Pro" w:hAnsi="Abel Pro"/>
                <w:sz w:val="20"/>
                <w:szCs w:val="20"/>
              </w:rPr>
              <w:t xml:space="preserve">2030: </w:t>
            </w:r>
            <w:r w:rsidRPr="00C923BE">
              <w:rPr>
                <w:rFonts w:ascii="Abel Pro" w:hAnsi="Abel Pro"/>
                <w:sz w:val="20"/>
                <w:szCs w:val="20"/>
              </w:rPr>
              <w:t>340.000</w:t>
            </w:r>
            <w:r>
              <w:rPr>
                <w:rFonts w:ascii="Abel Pro" w:hAnsi="Abel Pro"/>
                <w:sz w:val="20"/>
                <w:szCs w:val="20"/>
              </w:rPr>
              <w:t>,00</w:t>
            </w:r>
            <w:r w:rsidRPr="00C923BE">
              <w:rPr>
                <w:rFonts w:ascii="Abel Pro" w:hAnsi="Abel Pro"/>
                <w:sz w:val="20"/>
                <w:szCs w:val="20"/>
              </w:rPr>
              <w:t xml:space="preserve"> KM</w:t>
            </w:r>
          </w:p>
          <w:p w14:paraId="51ED944F" w14:textId="5FC1F735" w:rsidR="00C923BE" w:rsidRDefault="00C923BE" w:rsidP="00C923BE">
            <w:pPr>
              <w:rPr>
                <w:rFonts w:ascii="Abel Pro" w:hAnsi="Abel Pro"/>
                <w:sz w:val="20"/>
                <w:szCs w:val="20"/>
              </w:rPr>
            </w:pPr>
            <w:r w:rsidRPr="00C923BE">
              <w:rPr>
                <w:rFonts w:ascii="Abel Pro" w:hAnsi="Abel Pro"/>
                <w:sz w:val="22"/>
                <w:szCs w:val="22"/>
              </w:rPr>
              <w:t>2031:</w:t>
            </w:r>
            <w:r w:rsidRPr="00C923BE">
              <w:rPr>
                <w:rFonts w:ascii="Abel Pro" w:hAnsi="Abel Pro"/>
                <w:sz w:val="20"/>
                <w:szCs w:val="20"/>
              </w:rPr>
              <w:t xml:space="preserve"> </w:t>
            </w:r>
            <w:r w:rsidRPr="00C923BE">
              <w:rPr>
                <w:rFonts w:ascii="Abel Pro" w:hAnsi="Abel Pro"/>
                <w:sz w:val="20"/>
                <w:szCs w:val="20"/>
              </w:rPr>
              <w:t>340.000</w:t>
            </w:r>
            <w:r>
              <w:rPr>
                <w:rFonts w:ascii="Abel Pro" w:hAnsi="Abel Pro"/>
                <w:sz w:val="20"/>
                <w:szCs w:val="20"/>
              </w:rPr>
              <w:t>,00</w:t>
            </w:r>
            <w:r w:rsidRPr="00C923BE">
              <w:rPr>
                <w:rFonts w:ascii="Abel Pro" w:hAnsi="Abel Pro"/>
                <w:sz w:val="20"/>
                <w:szCs w:val="20"/>
              </w:rPr>
              <w:t xml:space="preserve"> KM</w:t>
            </w:r>
          </w:p>
          <w:p w14:paraId="66E50075" w14:textId="2F3595C1" w:rsidR="00403B5C" w:rsidRDefault="00520BC2" w:rsidP="00C923BE">
            <w:pPr>
              <w:rPr>
                <w:rFonts w:ascii="Abel Pro" w:hAnsi="Abel Pro"/>
                <w:sz w:val="22"/>
                <w:szCs w:val="22"/>
              </w:rPr>
            </w:pPr>
            <w:r>
              <w:rPr>
                <w:rFonts w:ascii="Abel Pro" w:hAnsi="Abel Pro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D3054AA" wp14:editId="0337996E">
                      <wp:simplePos x="0" y="0"/>
                      <wp:positionH relativeFrom="column">
                        <wp:posOffset>-4594860</wp:posOffset>
                      </wp:positionH>
                      <wp:positionV relativeFrom="paragraph">
                        <wp:posOffset>290830</wp:posOffset>
                      </wp:positionV>
                      <wp:extent cx="5905500" cy="7620"/>
                      <wp:effectExtent l="0" t="0" r="19050" b="30480"/>
                      <wp:wrapNone/>
                      <wp:docPr id="156565161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0550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29CE43" id="Straight Connector 2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61.8pt,22.9pt" to="103.2pt,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403B5C">
              <w:rPr>
                <w:rFonts w:ascii="Abel Pro" w:hAnsi="Abel Pro"/>
                <w:sz w:val="22"/>
                <w:szCs w:val="22"/>
              </w:rPr>
              <w:t>Ukupno: 1.680.000 KM</w:t>
            </w:r>
          </w:p>
          <w:p w14:paraId="44BE7005" w14:textId="77777777" w:rsidR="00C923BE" w:rsidRPr="00C923BE" w:rsidRDefault="00C923BE" w:rsidP="00C923BE">
            <w:pPr>
              <w:rPr>
                <w:rFonts w:ascii="Abel Pro" w:hAnsi="Abel Pro"/>
                <w:sz w:val="20"/>
                <w:szCs w:val="20"/>
              </w:rPr>
            </w:pPr>
          </w:p>
          <w:p w14:paraId="13704152" w14:textId="77777777" w:rsidR="00C923BE" w:rsidRDefault="00C923BE" w:rsidP="00C923BE">
            <w:pPr>
              <w:rPr>
                <w:rFonts w:ascii="Abel Pro" w:hAnsi="Abel Pro"/>
                <w:sz w:val="22"/>
                <w:szCs w:val="22"/>
              </w:rPr>
            </w:pPr>
          </w:p>
          <w:p w14:paraId="5592FE00" w14:textId="5486B0D1" w:rsidR="00C923BE" w:rsidRPr="00C923BE" w:rsidRDefault="00C923BE" w:rsidP="00520BC2">
            <w:pPr>
              <w:jc w:val="center"/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-</w:t>
            </w:r>
          </w:p>
        </w:tc>
      </w:tr>
      <w:tr w:rsidR="00F1228A" w:rsidRPr="005C2C1E" w14:paraId="5B685F2C" w14:textId="77777777" w:rsidTr="009121DE">
        <w:tc>
          <w:tcPr>
            <w:tcW w:w="2187" w:type="dxa"/>
            <w:vMerge/>
          </w:tcPr>
          <w:p w14:paraId="7AE16209" w14:textId="77777777" w:rsidR="00B33DF0" w:rsidRPr="005C2C1E" w:rsidRDefault="00B33DF0" w:rsidP="004E7254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70" w:type="dxa"/>
          </w:tcPr>
          <w:p w14:paraId="337AFCB0" w14:textId="1F8AB372" w:rsidR="00B33DF0" w:rsidRPr="005C2C1E" w:rsidRDefault="00B33DF0" w:rsidP="004E7254">
            <w:pPr>
              <w:rPr>
                <w:rFonts w:ascii="Abel Pro" w:hAnsi="Abel Pro"/>
                <w:sz w:val="20"/>
                <w:szCs w:val="20"/>
              </w:rPr>
            </w:pPr>
            <w:bookmarkStart w:id="6" w:name="_Hlk230870863"/>
            <w:r w:rsidRPr="005C2C1E">
              <w:rPr>
                <w:rFonts w:ascii="Abel Pro" w:hAnsi="Abel Pro"/>
                <w:sz w:val="20"/>
                <w:szCs w:val="20"/>
              </w:rPr>
              <w:t xml:space="preserve">1.1.3. </w:t>
            </w:r>
            <w:bookmarkStart w:id="7" w:name="_Hlk230958405"/>
            <w:r w:rsidR="005C2C1E">
              <w:rPr>
                <w:rFonts w:ascii="Abel Pro" w:hAnsi="Abel Pro"/>
                <w:sz w:val="20"/>
                <w:szCs w:val="20"/>
              </w:rPr>
              <w:t xml:space="preserve">Ulagati u </w:t>
            </w:r>
            <w:r w:rsidRPr="005C2C1E">
              <w:rPr>
                <w:rFonts w:ascii="Abel Pro" w:hAnsi="Abel Pro"/>
                <w:sz w:val="20"/>
                <w:szCs w:val="20"/>
              </w:rPr>
              <w:t xml:space="preserve">infrastrukturu i </w:t>
            </w:r>
            <w:r w:rsidR="005C2C1E">
              <w:rPr>
                <w:rFonts w:ascii="Abel Pro" w:hAnsi="Abel Pro"/>
                <w:sz w:val="20"/>
                <w:szCs w:val="20"/>
              </w:rPr>
              <w:t xml:space="preserve">nabavljati </w:t>
            </w:r>
            <w:r w:rsidRPr="005C2C1E">
              <w:rPr>
                <w:rFonts w:ascii="Abel Pro" w:hAnsi="Abel Pro"/>
                <w:sz w:val="20"/>
                <w:szCs w:val="20"/>
              </w:rPr>
              <w:t>opremu u formalnom obrazovanju</w:t>
            </w:r>
            <w:bookmarkEnd w:id="6"/>
            <w:bookmarkEnd w:id="7"/>
          </w:p>
        </w:tc>
        <w:tc>
          <w:tcPr>
            <w:tcW w:w="2199" w:type="dxa"/>
          </w:tcPr>
          <w:p w14:paraId="6AB9A5BB" w14:textId="0E2930F1" w:rsidR="00B33DF0" w:rsidRPr="005C2C1E" w:rsidRDefault="00B33DF0" w:rsidP="004E7254">
            <w:pPr>
              <w:rPr>
                <w:rFonts w:ascii="Abel Pro" w:hAnsi="Abel Pro"/>
                <w:sz w:val="20"/>
                <w:szCs w:val="20"/>
              </w:rPr>
            </w:pPr>
            <w:bookmarkStart w:id="8" w:name="_Hlk230958416"/>
            <w:r w:rsidRPr="005C2C1E">
              <w:rPr>
                <w:rFonts w:ascii="Abel Pro" w:hAnsi="Abel Pro"/>
                <w:sz w:val="20"/>
                <w:szCs w:val="20"/>
              </w:rPr>
              <w:t>Vršiti renoviranja, ad</w:t>
            </w:r>
            <w:r w:rsidR="005C2C1E">
              <w:rPr>
                <w:rFonts w:ascii="Abel Pro" w:hAnsi="Abel Pro"/>
                <w:sz w:val="20"/>
                <w:szCs w:val="20"/>
              </w:rPr>
              <w:t>a</w:t>
            </w:r>
            <w:r w:rsidRPr="005C2C1E">
              <w:rPr>
                <w:rFonts w:ascii="Abel Pro" w:hAnsi="Abel Pro"/>
                <w:sz w:val="20"/>
                <w:szCs w:val="20"/>
              </w:rPr>
              <w:t>ptacije i izgradnju školske infrastrukture (učionice, fiskulturne sale, kabineti, toalet, vanjska igrališta)</w:t>
            </w:r>
            <w:r w:rsidR="00F35EF7">
              <w:rPr>
                <w:rFonts w:ascii="Abel Pro" w:hAnsi="Abel Pro"/>
                <w:noProof/>
                <w:sz w:val="20"/>
                <w:szCs w:val="20"/>
              </w:rPr>
              <w:t xml:space="preserve"> </w:t>
            </w:r>
          </w:p>
          <w:p w14:paraId="00914385" w14:textId="77777777" w:rsidR="00B33DF0" w:rsidRPr="005C2C1E" w:rsidRDefault="00B33DF0" w:rsidP="004E7254">
            <w:pPr>
              <w:rPr>
                <w:rFonts w:ascii="Abel Pro" w:hAnsi="Abel Pro"/>
                <w:sz w:val="20"/>
                <w:szCs w:val="20"/>
              </w:rPr>
            </w:pPr>
          </w:p>
          <w:p w14:paraId="410ADC53" w14:textId="77777777" w:rsidR="00B33DF0" w:rsidRPr="005C2C1E" w:rsidRDefault="00B33DF0" w:rsidP="004E7254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Uputiti inicijative prema kantonalnom niovu vlasti za podršku u obnovi i izgradnji infrastrukture</w:t>
            </w:r>
          </w:p>
          <w:p w14:paraId="6EE8DA68" w14:textId="4CAC53BE" w:rsidR="00B33DF0" w:rsidRPr="005C2C1E" w:rsidRDefault="00F35EF7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A156CAE" wp14:editId="21C92A39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105410</wp:posOffset>
                      </wp:positionV>
                      <wp:extent cx="5905500" cy="7620"/>
                      <wp:effectExtent l="0" t="0" r="19050" b="30480"/>
                      <wp:wrapNone/>
                      <wp:docPr id="1605298888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0550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8A9B1C" id="Straight Connector 2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75pt,8.3pt" to="460.2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103CCAE0" w14:textId="1B3C362A" w:rsidR="00B33DF0" w:rsidRPr="005C2C1E" w:rsidRDefault="00B33DF0" w:rsidP="004E7254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Aplicirati za sredstva kod međunarodnih donatora</w:t>
            </w:r>
            <w:r w:rsidR="005C2C1E">
              <w:rPr>
                <w:rFonts w:ascii="Abel Pro" w:hAnsi="Abel Pro"/>
                <w:sz w:val="20"/>
                <w:szCs w:val="20"/>
              </w:rPr>
              <w:t xml:space="preserve"> za unaprjeđenje infrastukture u obrazovanju</w:t>
            </w:r>
            <w:bookmarkEnd w:id="8"/>
          </w:p>
        </w:tc>
        <w:tc>
          <w:tcPr>
            <w:tcW w:w="459" w:type="dxa"/>
          </w:tcPr>
          <w:p w14:paraId="7164EA4D" w14:textId="0825F3F0" w:rsidR="00B33DF0" w:rsidRDefault="00B33DF0" w:rsidP="004E7254">
            <w:pPr>
              <w:rPr>
                <w:rFonts w:ascii="Abel Pro" w:hAnsi="Abel Pro"/>
                <w:sz w:val="20"/>
                <w:szCs w:val="20"/>
              </w:rPr>
            </w:pPr>
          </w:p>
          <w:p w14:paraId="32303D72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6A349701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4030C1EB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042004E9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69563C04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1643B5EA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16306E27" w14:textId="77777777" w:rsid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073FAC2D" w14:textId="5AFE8324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3DFA6E3D" w14:textId="77777777" w:rsidR="00B33DF0" w:rsidRDefault="002E43B1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53F93CA8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4FA814A6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2282BC0F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0C20B790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426F5701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220C7038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129E9C52" w14:textId="77777777" w:rsid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53EB3217" w14:textId="77777777" w:rsid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3409A93D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47BA4F76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4C43DDD7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089C1232" w14:textId="77777777" w:rsid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30BCE1B0" w14:textId="6672B3D8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6B566AC3" w14:textId="77777777" w:rsidR="00B33DF0" w:rsidRDefault="002E43B1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636CEF67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79F0AAD0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46D92EF0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03ACD055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619F1B95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756DBAA1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72FA435B" w14:textId="77777777" w:rsid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6132F002" w14:textId="77777777" w:rsid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62A6FD36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11456B12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60181BCB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4AB9075F" w14:textId="77777777" w:rsid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592ADE46" w14:textId="375C953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0C45AC41" w14:textId="77777777" w:rsidR="00B33DF0" w:rsidRDefault="002E43B1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2E59D545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02E4A138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435705B0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223DB8FA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2E58BB8D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6C7FF830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22D47004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2CF06CC6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2406E952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6607DB65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6CFA6AA2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028DC341" w14:textId="77777777" w:rsid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5C9E0C41" w14:textId="13884804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3" w:type="dxa"/>
          </w:tcPr>
          <w:p w14:paraId="16F0CF0C" w14:textId="77777777" w:rsidR="00B33DF0" w:rsidRDefault="002E43B1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55CB6F69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11C198D3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567E4F6A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55E2991F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693F0576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64F99FA0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26A660F8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31195581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675A092F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3BE538AE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45FA34B1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465FEBC9" w14:textId="77777777" w:rsid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3648F7E0" w14:textId="68E55203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4" w:type="dxa"/>
          </w:tcPr>
          <w:p w14:paraId="4373B123" w14:textId="77777777" w:rsidR="00B33DF0" w:rsidRDefault="002E43B1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0E68EE87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3694D0AF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2B96A18E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12150998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2F43DF53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4BA16F67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0BB7E131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3EA37BC9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7D6BAF9F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766AE884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51D84C61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2D9E5D2D" w14:textId="77777777" w:rsid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285A132F" w14:textId="2F69647C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2193" w:type="dxa"/>
          </w:tcPr>
          <w:p w14:paraId="1CBCC873" w14:textId="77777777" w:rsidR="00B33DF0" w:rsidRDefault="002E43B1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 xml:space="preserve">Općina Vogošća uz podršku Ministarstva za odogoj i obrazovanja KS te drugim partnerima, organizacijama </w:t>
            </w:r>
          </w:p>
          <w:p w14:paraId="0765364C" w14:textId="77777777" w:rsidR="002E43B1" w:rsidRDefault="002E43B1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Osnovne i srednje škole</w:t>
            </w:r>
          </w:p>
          <w:p w14:paraId="55BE339D" w14:textId="77777777" w:rsid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433C7EC0" w14:textId="77777777" w:rsid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Općinsko vijeće</w:t>
            </w:r>
          </w:p>
          <w:p w14:paraId="1D1EDAFF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54E1F3EF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79D0220E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5564D6F2" w14:textId="7777777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6D79784B" w14:textId="77777777" w:rsid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</w:p>
          <w:p w14:paraId="229EBE81" w14:textId="08B7FCD7" w:rsidR="002E43B1" w:rsidRPr="002E43B1" w:rsidRDefault="002E43B1" w:rsidP="002E43B1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Općina Vogošća</w:t>
            </w:r>
            <w:r w:rsidR="00473E80">
              <w:rPr>
                <w:rFonts w:ascii="Abel Pro" w:hAnsi="Abel Pro"/>
                <w:sz w:val="20"/>
                <w:szCs w:val="20"/>
              </w:rPr>
              <w:t xml:space="preserve"> u saradnji sa Ministarstvom odgoja i obrazovanja KS</w:t>
            </w:r>
          </w:p>
        </w:tc>
        <w:tc>
          <w:tcPr>
            <w:tcW w:w="2188" w:type="dxa"/>
          </w:tcPr>
          <w:p w14:paraId="7CBFBA20" w14:textId="1A926644" w:rsidR="00B33DF0" w:rsidRDefault="00473E80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2026: 70.000,00 KM</w:t>
            </w:r>
          </w:p>
          <w:p w14:paraId="0231080A" w14:textId="60652EAD" w:rsidR="00473E80" w:rsidRDefault="00473E80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 xml:space="preserve">2027: </w:t>
            </w:r>
            <w:r>
              <w:rPr>
                <w:rFonts w:ascii="Abel Pro" w:hAnsi="Abel Pro"/>
                <w:sz w:val="20"/>
                <w:szCs w:val="20"/>
              </w:rPr>
              <w:t>7</w:t>
            </w:r>
            <w:r>
              <w:rPr>
                <w:rFonts w:ascii="Abel Pro" w:hAnsi="Abel Pro"/>
                <w:sz w:val="20"/>
                <w:szCs w:val="20"/>
              </w:rPr>
              <w:t>0</w:t>
            </w:r>
            <w:r>
              <w:rPr>
                <w:rFonts w:ascii="Abel Pro" w:hAnsi="Abel Pro"/>
                <w:sz w:val="20"/>
                <w:szCs w:val="20"/>
              </w:rPr>
              <w:t>.000,00 KM</w:t>
            </w:r>
          </w:p>
          <w:p w14:paraId="1D56DAAF" w14:textId="72CB06C6" w:rsidR="00473E80" w:rsidRDefault="00473E80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 xml:space="preserve">2028: </w:t>
            </w:r>
            <w:r>
              <w:rPr>
                <w:rFonts w:ascii="Abel Pro" w:hAnsi="Abel Pro"/>
                <w:sz w:val="20"/>
                <w:szCs w:val="20"/>
              </w:rPr>
              <w:t>7</w:t>
            </w:r>
            <w:r>
              <w:rPr>
                <w:rFonts w:ascii="Abel Pro" w:hAnsi="Abel Pro"/>
                <w:sz w:val="20"/>
                <w:szCs w:val="20"/>
              </w:rPr>
              <w:t>5</w:t>
            </w:r>
            <w:r>
              <w:rPr>
                <w:rFonts w:ascii="Abel Pro" w:hAnsi="Abel Pro"/>
                <w:sz w:val="20"/>
                <w:szCs w:val="20"/>
              </w:rPr>
              <w:t>.000,00 KM</w:t>
            </w:r>
          </w:p>
          <w:p w14:paraId="4EEBE386" w14:textId="12B4BE0A" w:rsidR="00473E80" w:rsidRDefault="00473E80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2029: 80</w:t>
            </w:r>
            <w:r>
              <w:rPr>
                <w:rFonts w:ascii="Abel Pro" w:hAnsi="Abel Pro"/>
                <w:sz w:val="20"/>
                <w:szCs w:val="20"/>
              </w:rPr>
              <w:t>.000,00 KM</w:t>
            </w:r>
          </w:p>
          <w:p w14:paraId="13AFE0BD" w14:textId="330BE0BB" w:rsidR="00473E80" w:rsidRDefault="00403B5C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8BBCA5F" wp14:editId="7AFD0A4F">
                      <wp:simplePos x="0" y="0"/>
                      <wp:positionH relativeFrom="column">
                        <wp:posOffset>-4613275</wp:posOffset>
                      </wp:positionH>
                      <wp:positionV relativeFrom="paragraph">
                        <wp:posOffset>453208</wp:posOffset>
                      </wp:positionV>
                      <wp:extent cx="5905500" cy="7620"/>
                      <wp:effectExtent l="0" t="0" r="19050" b="30480"/>
                      <wp:wrapNone/>
                      <wp:docPr id="34351280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0550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7FDF10" id="Straight Connector 2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63.25pt,35.7pt" to="101.75pt,3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473E80">
              <w:rPr>
                <w:rFonts w:ascii="Abel Pro" w:hAnsi="Abel Pro"/>
                <w:sz w:val="20"/>
                <w:szCs w:val="20"/>
              </w:rPr>
              <w:t>2030: 85</w:t>
            </w:r>
            <w:r w:rsidR="00473E80">
              <w:rPr>
                <w:rFonts w:ascii="Abel Pro" w:hAnsi="Abel Pro"/>
                <w:sz w:val="20"/>
                <w:szCs w:val="20"/>
              </w:rPr>
              <w:t>.000,00 KM</w:t>
            </w:r>
          </w:p>
          <w:p w14:paraId="580B4E06" w14:textId="77777777" w:rsidR="00473E80" w:rsidRDefault="00473E80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2031: 90</w:t>
            </w:r>
            <w:r>
              <w:rPr>
                <w:rFonts w:ascii="Abel Pro" w:hAnsi="Abel Pro"/>
                <w:sz w:val="20"/>
                <w:szCs w:val="20"/>
              </w:rPr>
              <w:t>.000,00 KM</w:t>
            </w:r>
          </w:p>
          <w:p w14:paraId="257E29EE" w14:textId="56D3DD32" w:rsidR="00473E80" w:rsidRDefault="00403B5C" w:rsidP="00473E80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Ukupno: 470.000,00 KM</w:t>
            </w:r>
          </w:p>
          <w:p w14:paraId="08914CC0" w14:textId="77777777" w:rsidR="00520BC2" w:rsidRDefault="00520BC2" w:rsidP="00520BC2">
            <w:pPr>
              <w:jc w:val="center"/>
              <w:rPr>
                <w:rFonts w:ascii="Abel Pro" w:hAnsi="Abel Pro"/>
                <w:sz w:val="28"/>
                <w:szCs w:val="28"/>
              </w:rPr>
            </w:pPr>
          </w:p>
          <w:p w14:paraId="47839F22" w14:textId="504BD759" w:rsidR="00473E80" w:rsidRPr="00520BC2" w:rsidRDefault="00473E80" w:rsidP="00520BC2">
            <w:pPr>
              <w:jc w:val="center"/>
              <w:rPr>
                <w:rFonts w:ascii="Abel Pro" w:hAnsi="Abel Pro"/>
                <w:sz w:val="28"/>
                <w:szCs w:val="28"/>
              </w:rPr>
            </w:pPr>
            <w:r w:rsidRPr="00520BC2">
              <w:rPr>
                <w:rFonts w:ascii="Abel Pro" w:hAnsi="Abel Pro"/>
                <w:sz w:val="28"/>
                <w:szCs w:val="28"/>
              </w:rPr>
              <w:t>-</w:t>
            </w:r>
          </w:p>
          <w:p w14:paraId="0C853E64" w14:textId="77777777" w:rsidR="00473E80" w:rsidRPr="00520BC2" w:rsidRDefault="00473E80" w:rsidP="00520BC2">
            <w:pPr>
              <w:jc w:val="center"/>
              <w:rPr>
                <w:rFonts w:ascii="Abel Pro" w:hAnsi="Abel Pro"/>
                <w:sz w:val="28"/>
                <w:szCs w:val="28"/>
              </w:rPr>
            </w:pPr>
          </w:p>
          <w:p w14:paraId="08A5CE56" w14:textId="77777777" w:rsidR="00473E80" w:rsidRPr="00520BC2" w:rsidRDefault="00473E80" w:rsidP="00520BC2">
            <w:pPr>
              <w:jc w:val="center"/>
              <w:rPr>
                <w:rFonts w:ascii="Abel Pro" w:hAnsi="Abel Pro"/>
                <w:sz w:val="28"/>
                <w:szCs w:val="28"/>
              </w:rPr>
            </w:pPr>
          </w:p>
          <w:p w14:paraId="23AF2F85" w14:textId="77777777" w:rsidR="00473E80" w:rsidRPr="00520BC2" w:rsidRDefault="00473E80" w:rsidP="00520BC2">
            <w:pPr>
              <w:jc w:val="center"/>
              <w:rPr>
                <w:rFonts w:ascii="Abel Pro" w:hAnsi="Abel Pro"/>
                <w:sz w:val="28"/>
                <w:szCs w:val="28"/>
              </w:rPr>
            </w:pPr>
          </w:p>
          <w:p w14:paraId="2F066A34" w14:textId="77777777" w:rsidR="00473E80" w:rsidRPr="00520BC2" w:rsidRDefault="00473E80" w:rsidP="00520BC2">
            <w:pPr>
              <w:rPr>
                <w:rFonts w:ascii="Abel Pro" w:hAnsi="Abel Pro"/>
                <w:sz w:val="28"/>
                <w:szCs w:val="28"/>
              </w:rPr>
            </w:pPr>
          </w:p>
          <w:p w14:paraId="3EFF18D4" w14:textId="738F3597" w:rsidR="00473E80" w:rsidRPr="00473E80" w:rsidRDefault="00473E80" w:rsidP="00520BC2">
            <w:pPr>
              <w:jc w:val="center"/>
              <w:rPr>
                <w:rFonts w:ascii="Abel Pro" w:hAnsi="Abel Pro"/>
                <w:sz w:val="20"/>
                <w:szCs w:val="20"/>
              </w:rPr>
            </w:pPr>
            <w:r w:rsidRPr="00520BC2">
              <w:rPr>
                <w:rFonts w:ascii="Abel Pro" w:hAnsi="Abel Pro"/>
                <w:sz w:val="28"/>
                <w:szCs w:val="28"/>
              </w:rPr>
              <w:t>-</w:t>
            </w:r>
          </w:p>
        </w:tc>
      </w:tr>
      <w:tr w:rsidR="00F1228A" w:rsidRPr="005C2C1E" w14:paraId="6D0AA73F" w14:textId="77777777" w:rsidTr="009121DE">
        <w:tc>
          <w:tcPr>
            <w:tcW w:w="2187" w:type="dxa"/>
            <w:vMerge/>
          </w:tcPr>
          <w:p w14:paraId="4B47A071" w14:textId="77777777" w:rsidR="00B33DF0" w:rsidRPr="005C2C1E" w:rsidRDefault="00B33DF0" w:rsidP="004E7254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70" w:type="dxa"/>
          </w:tcPr>
          <w:p w14:paraId="15E2DB68" w14:textId="20A72493" w:rsidR="00B33DF0" w:rsidRPr="005C2C1E" w:rsidRDefault="00211743" w:rsidP="004E7254">
            <w:pPr>
              <w:rPr>
                <w:rFonts w:ascii="Abel Pro" w:hAnsi="Abel Pro"/>
                <w:sz w:val="20"/>
                <w:szCs w:val="20"/>
              </w:rPr>
            </w:pPr>
            <w:bookmarkStart w:id="9" w:name="_Hlk230870878"/>
            <w:r>
              <w:rPr>
                <w:rFonts w:ascii="Abel Pro" w:hAnsi="Abel Pro"/>
                <w:sz w:val="20"/>
                <w:szCs w:val="20"/>
              </w:rPr>
              <w:t xml:space="preserve">1.1.4. </w:t>
            </w:r>
            <w:bookmarkStart w:id="10" w:name="_Hlk230958690"/>
            <w:r w:rsidR="00B33DF0" w:rsidRPr="005C2C1E">
              <w:rPr>
                <w:rFonts w:ascii="Abel Pro" w:hAnsi="Abel Pro"/>
                <w:sz w:val="20"/>
                <w:szCs w:val="20"/>
              </w:rPr>
              <w:t>Raditi na obrazovanju koje je dostupno svima</w:t>
            </w:r>
            <w:bookmarkEnd w:id="9"/>
            <w:bookmarkEnd w:id="10"/>
          </w:p>
        </w:tc>
        <w:tc>
          <w:tcPr>
            <w:tcW w:w="2199" w:type="dxa"/>
          </w:tcPr>
          <w:p w14:paraId="6AC32B11" w14:textId="10733341" w:rsidR="00B33DF0" w:rsidRPr="005C2C1E" w:rsidRDefault="00B33DF0" w:rsidP="00B33DF0">
            <w:pPr>
              <w:rPr>
                <w:rFonts w:ascii="Abel Pro" w:hAnsi="Abel Pro"/>
                <w:sz w:val="20"/>
                <w:szCs w:val="20"/>
              </w:rPr>
            </w:pPr>
            <w:bookmarkStart w:id="11" w:name="_Hlk230958695"/>
            <w:r w:rsidRPr="005C2C1E">
              <w:rPr>
                <w:rFonts w:ascii="Abel Pro" w:hAnsi="Abel Pro"/>
                <w:sz w:val="20"/>
                <w:szCs w:val="20"/>
              </w:rPr>
              <w:t>Olakšati pristup ustanovama za djecu s teškoćama u</w:t>
            </w:r>
          </w:p>
          <w:p w14:paraId="7DCBF816" w14:textId="4349C980" w:rsidR="00B33DF0" w:rsidRPr="005C2C1E" w:rsidRDefault="00B33DF0" w:rsidP="00B33DF0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razvoju</w:t>
            </w:r>
          </w:p>
          <w:p w14:paraId="286BFEAC" w14:textId="2253171E" w:rsidR="00B33DF0" w:rsidRPr="005C2C1E" w:rsidRDefault="00B33DF0" w:rsidP="00B33DF0">
            <w:pPr>
              <w:rPr>
                <w:rFonts w:ascii="Abel Pro" w:hAnsi="Abel Pro"/>
                <w:sz w:val="20"/>
                <w:szCs w:val="20"/>
              </w:rPr>
            </w:pPr>
          </w:p>
          <w:p w14:paraId="33839BF5" w14:textId="77777777" w:rsidR="00D420FE" w:rsidRDefault="00D420FE" w:rsidP="00B33DF0">
            <w:pPr>
              <w:rPr>
                <w:rFonts w:ascii="Abel Pro" w:hAnsi="Abel Pro"/>
                <w:sz w:val="20"/>
                <w:szCs w:val="20"/>
              </w:rPr>
            </w:pPr>
          </w:p>
          <w:p w14:paraId="704771EE" w14:textId="77777777" w:rsidR="00403B5C" w:rsidRDefault="00403B5C" w:rsidP="00B33DF0">
            <w:pPr>
              <w:rPr>
                <w:rFonts w:ascii="Abel Pro" w:hAnsi="Abel Pro"/>
                <w:sz w:val="20"/>
                <w:szCs w:val="20"/>
              </w:rPr>
            </w:pPr>
          </w:p>
          <w:p w14:paraId="6B37D233" w14:textId="18D9A2CE" w:rsidR="00B33DF0" w:rsidRPr="005C2C1E" w:rsidRDefault="00B33DF0" w:rsidP="00B33DF0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U saradnji sa višim nivoima vlasti osigurati dovoljan broj asistenata u nastavi</w:t>
            </w:r>
          </w:p>
          <w:p w14:paraId="0FFEC5D0" w14:textId="46E3F421" w:rsidR="00B33DF0" w:rsidRPr="005C2C1E" w:rsidRDefault="00B33DF0" w:rsidP="00B33DF0">
            <w:pPr>
              <w:rPr>
                <w:rFonts w:ascii="Abel Pro" w:hAnsi="Abel Pro"/>
                <w:sz w:val="20"/>
                <w:szCs w:val="20"/>
              </w:rPr>
            </w:pPr>
          </w:p>
          <w:p w14:paraId="618B899D" w14:textId="07B95112" w:rsidR="00D420FE" w:rsidRDefault="00D420FE" w:rsidP="00B33DF0">
            <w:pPr>
              <w:rPr>
                <w:rFonts w:ascii="Abel Pro" w:hAnsi="Abel Pro"/>
                <w:sz w:val="20"/>
                <w:szCs w:val="20"/>
              </w:rPr>
            </w:pPr>
          </w:p>
          <w:p w14:paraId="0562EB7F" w14:textId="77777777" w:rsidR="00B33DF0" w:rsidRDefault="00B33DF0" w:rsidP="00B33DF0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Nastaviti sufinansirati troškove prijevoza djece, učenika i studenata s teškoćama u razvoju</w:t>
            </w:r>
          </w:p>
          <w:bookmarkEnd w:id="11"/>
          <w:p w14:paraId="42772C21" w14:textId="77777777" w:rsidR="00305F8F" w:rsidRDefault="00305F8F" w:rsidP="00B33DF0">
            <w:pPr>
              <w:rPr>
                <w:rFonts w:ascii="Abel Pro" w:hAnsi="Abel Pro"/>
                <w:sz w:val="20"/>
                <w:szCs w:val="20"/>
              </w:rPr>
            </w:pPr>
          </w:p>
          <w:p w14:paraId="3B07DBC7" w14:textId="4FADA0DB" w:rsidR="00305F8F" w:rsidRPr="005C2C1E" w:rsidRDefault="00305F8F" w:rsidP="00B33DF0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59" w:type="dxa"/>
          </w:tcPr>
          <w:p w14:paraId="0FB675AC" w14:textId="77777777" w:rsidR="00B33DF0" w:rsidRDefault="00B33DF0" w:rsidP="004E7254">
            <w:pPr>
              <w:rPr>
                <w:rFonts w:ascii="Abel Pro" w:hAnsi="Abel Pro"/>
                <w:sz w:val="20"/>
                <w:szCs w:val="20"/>
              </w:rPr>
            </w:pPr>
          </w:p>
          <w:p w14:paraId="02FB4A19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71226436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651FFF89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36004D50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32D85C11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05730B2C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3814954B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68E37280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1017A6D1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7592A11A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23583FA3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671E5632" w14:textId="77777777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37874792" w14:textId="11DDB5DA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4D213C9C" w14:textId="65A8C191" w:rsidR="00B33DF0" w:rsidRDefault="002E43B1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343E21C8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53A67359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344E24A8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3ABF6F76" w14:textId="77777777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172038D6" w14:textId="77777777" w:rsidR="00A61981" w:rsidRPr="00D420FE" w:rsidRDefault="00A61981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6730AD8F" w14:textId="77777777" w:rsidR="00403B5C" w:rsidRDefault="00403B5C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419418BD" w14:textId="7FEAA108" w:rsidR="00D420FE" w:rsidRPr="00D420FE" w:rsidRDefault="002E43B1" w:rsidP="00D420F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51AA0804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0BD4252A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46AB27B4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53D805EC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31318926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5BD1838E" w14:textId="00512B2E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1AF1417A" w14:textId="1616BF4E" w:rsidR="00B33DF0" w:rsidRDefault="002E43B1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52FD916F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6399A7CE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35F12261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43A6B3FD" w14:textId="69309F29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5D459075" w14:textId="35171BD0" w:rsidR="00A61981" w:rsidRPr="00D420FE" w:rsidRDefault="00A61981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18A04E73" w14:textId="77777777" w:rsidR="00403B5C" w:rsidRDefault="00403B5C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42DAF651" w14:textId="517F3851" w:rsidR="00D420FE" w:rsidRPr="00D420FE" w:rsidRDefault="002E43B1" w:rsidP="00D420F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5AA375F5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7B828EE9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67A5CB32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37AB4393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44957109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0FB0BE6C" w14:textId="4A1983EE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7256B063" w14:textId="01B5CED5" w:rsidR="00B33DF0" w:rsidRDefault="002E43B1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2CFF8544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12C9EC4E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78B1498B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1768CC24" w14:textId="77777777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006F56B2" w14:textId="77777777" w:rsidR="00A61981" w:rsidRPr="00D420FE" w:rsidRDefault="00A61981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495F0F37" w14:textId="77777777" w:rsidR="00403B5C" w:rsidRDefault="00403B5C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1698C132" w14:textId="58EE4F24" w:rsidR="00D420FE" w:rsidRPr="00D420FE" w:rsidRDefault="002E43B1" w:rsidP="00D420F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78132E5F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3F567B1C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4FE49D76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231C9B53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05B90101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0A85F4ED" w14:textId="3912AA68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3" w:type="dxa"/>
          </w:tcPr>
          <w:p w14:paraId="1717353A" w14:textId="36CC7D66" w:rsidR="00B33DF0" w:rsidRDefault="002E43B1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6C6F2529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113B3B52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70813618" w14:textId="6B114C42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0227382C" w14:textId="48CC7350" w:rsidR="00A61981" w:rsidRDefault="00A61981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6BBF85FA" w14:textId="0956E15B" w:rsidR="00D420FE" w:rsidRPr="00D420FE" w:rsidRDefault="00403B5C" w:rsidP="00D420F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DAAD1F0" wp14:editId="5219F678">
                      <wp:simplePos x="0" y="0"/>
                      <wp:positionH relativeFrom="column">
                        <wp:posOffset>-2620736</wp:posOffset>
                      </wp:positionH>
                      <wp:positionV relativeFrom="paragraph">
                        <wp:posOffset>263434</wp:posOffset>
                      </wp:positionV>
                      <wp:extent cx="5905500" cy="7620"/>
                      <wp:effectExtent l="0" t="0" r="19050" b="30480"/>
                      <wp:wrapNone/>
                      <wp:docPr id="928203616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0550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39DE37" id="Straight Connector 2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06.35pt,20.75pt" to="258.65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0CDBB8A3" w14:textId="77777777" w:rsidR="00403B5C" w:rsidRDefault="00403B5C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334443DD" w14:textId="5ED7837A" w:rsidR="00D420FE" w:rsidRPr="00D420FE" w:rsidRDefault="002E43B1" w:rsidP="00D420F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6CB91D6E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7CF27075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22937F6F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1DEE8086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68C43452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5011EAB5" w14:textId="4BEE18C9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4" w:type="dxa"/>
          </w:tcPr>
          <w:p w14:paraId="5A660DF3" w14:textId="7E86D8DC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3" w:type="dxa"/>
          </w:tcPr>
          <w:p w14:paraId="27E80630" w14:textId="7262D6B1" w:rsidR="00382B4F" w:rsidRPr="00A61981" w:rsidRDefault="00382B4F" w:rsidP="00473E80">
            <w:pPr>
              <w:rPr>
                <w:rFonts w:ascii="Abel Pro" w:hAnsi="Abel Pro"/>
                <w:sz w:val="18"/>
                <w:szCs w:val="18"/>
              </w:rPr>
            </w:pPr>
            <w:r w:rsidRPr="00A61981">
              <w:rPr>
                <w:rFonts w:ascii="Abel Pro" w:hAnsi="Abel Pro"/>
                <w:sz w:val="18"/>
                <w:szCs w:val="18"/>
              </w:rPr>
              <w:t xml:space="preserve">Općina u saradnji sa </w:t>
            </w:r>
            <w:r w:rsidR="00473E80">
              <w:rPr>
                <w:rFonts w:ascii="Abel Pro" w:hAnsi="Abel Pro"/>
                <w:sz w:val="18"/>
                <w:szCs w:val="18"/>
              </w:rPr>
              <w:t>Ministarstvom odgoja i obrazovanja KS, Ministarstva zdravstva KS</w:t>
            </w:r>
          </w:p>
          <w:p w14:paraId="373BC3F4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66855993" w14:textId="77777777" w:rsidR="0060625C" w:rsidRDefault="0060625C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7D1F73BA" w14:textId="77777777" w:rsidR="0060625C" w:rsidRDefault="0060625C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5EF78A7F" w14:textId="1A4CA8C9" w:rsidR="0060625C" w:rsidRDefault="002E43B1" w:rsidP="0060625C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Ministarstvo odgoja i obrazovanja KS</w:t>
            </w:r>
            <w:r w:rsidR="0060625C">
              <w:rPr>
                <w:rFonts w:ascii="Abel Pro" w:hAnsi="Abel Pro"/>
                <w:sz w:val="20"/>
                <w:szCs w:val="20"/>
              </w:rPr>
              <w:t xml:space="preserve"> u saradnji sa </w:t>
            </w:r>
            <w:r w:rsidR="0060625C">
              <w:rPr>
                <w:rFonts w:ascii="Abel Pro" w:hAnsi="Abel Pro"/>
                <w:sz w:val="20"/>
                <w:szCs w:val="20"/>
              </w:rPr>
              <w:t>Općin</w:t>
            </w:r>
            <w:r w:rsidR="0060625C">
              <w:rPr>
                <w:rFonts w:ascii="Abel Pro" w:hAnsi="Abel Pro"/>
                <w:sz w:val="20"/>
                <w:szCs w:val="20"/>
              </w:rPr>
              <w:t>om</w:t>
            </w:r>
            <w:r w:rsidR="0060625C">
              <w:rPr>
                <w:rFonts w:ascii="Abel Pro" w:hAnsi="Abel Pro"/>
                <w:sz w:val="20"/>
                <w:szCs w:val="20"/>
              </w:rPr>
              <w:t xml:space="preserve"> Vogošća</w:t>
            </w:r>
          </w:p>
          <w:p w14:paraId="1F0E2053" w14:textId="59892445" w:rsidR="002E43B1" w:rsidRPr="00D420FE" w:rsidRDefault="002E43B1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1B1E71BD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29DC32F1" w14:textId="07B7B572" w:rsidR="00D420FE" w:rsidRPr="00D420FE" w:rsidRDefault="0060625C" w:rsidP="00D420F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2DB89881" wp14:editId="20E985C1">
                      <wp:simplePos x="0" y="0"/>
                      <wp:positionH relativeFrom="column">
                        <wp:posOffset>1343660</wp:posOffset>
                      </wp:positionH>
                      <wp:positionV relativeFrom="paragraph">
                        <wp:posOffset>-7620</wp:posOffset>
                      </wp:positionV>
                      <wp:extent cx="1318260" cy="1236980"/>
                      <wp:effectExtent l="0" t="0" r="15240" b="20320"/>
                      <wp:wrapNone/>
                      <wp:docPr id="488341412" name="Text Box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18260" cy="12369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txbx>
                              <w:txbxContent>
                                <w:p w14:paraId="408F2498" w14:textId="7927777A" w:rsidR="0060625C" w:rsidRPr="00001A4C" w:rsidRDefault="0060625C">
                                  <w:pPr>
                                    <w:rPr>
                                      <w:rFonts w:ascii="Abel Pro" w:hAnsi="Abel Pro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001A4C">
                                    <w:rPr>
                                      <w:rFonts w:ascii="Abel Pro" w:hAnsi="Abel Pro"/>
                                      <w:sz w:val="20"/>
                                      <w:szCs w:val="20"/>
                                      <w:lang w:val="en-US"/>
                                    </w:rPr>
                                    <w:t>2026: 20.000,00 KM</w:t>
                                  </w:r>
                                </w:p>
                                <w:p w14:paraId="48A9D188" w14:textId="135AB951" w:rsidR="0060625C" w:rsidRPr="00001A4C" w:rsidRDefault="0060625C">
                                  <w:pPr>
                                    <w:rPr>
                                      <w:rFonts w:ascii="Abel Pro" w:hAnsi="Abel Pro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001A4C">
                                    <w:rPr>
                                      <w:rFonts w:ascii="Abel Pro" w:hAnsi="Abel Pro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2027: </w:t>
                                  </w:r>
                                  <w:r w:rsidRPr="00001A4C">
                                    <w:rPr>
                                      <w:rFonts w:ascii="Abel Pro" w:hAnsi="Abel Pro"/>
                                      <w:sz w:val="20"/>
                                      <w:szCs w:val="20"/>
                                      <w:lang w:val="en-US"/>
                                    </w:rPr>
                                    <w:t>20.000,00 KM</w:t>
                                  </w:r>
                                </w:p>
                                <w:p w14:paraId="742176C7" w14:textId="562875D5" w:rsidR="0060625C" w:rsidRPr="00001A4C" w:rsidRDefault="0060625C">
                                  <w:pPr>
                                    <w:rPr>
                                      <w:rFonts w:ascii="Abel Pro" w:hAnsi="Abel Pro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001A4C">
                                    <w:rPr>
                                      <w:rFonts w:ascii="Abel Pro" w:hAnsi="Abel Pro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2028: </w:t>
                                  </w:r>
                                  <w:r w:rsidRPr="00001A4C">
                                    <w:rPr>
                                      <w:rFonts w:ascii="Abel Pro" w:hAnsi="Abel Pro"/>
                                      <w:sz w:val="20"/>
                                      <w:szCs w:val="20"/>
                                      <w:lang w:val="en-US"/>
                                    </w:rPr>
                                    <w:t>20.000,00 KM</w:t>
                                  </w:r>
                                </w:p>
                                <w:p w14:paraId="3E4832F3" w14:textId="6EC163C1" w:rsidR="0060625C" w:rsidRPr="00001A4C" w:rsidRDefault="0060625C">
                                  <w:pPr>
                                    <w:rPr>
                                      <w:rFonts w:ascii="Abel Pro" w:hAnsi="Abel Pro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001A4C">
                                    <w:rPr>
                                      <w:rFonts w:ascii="Abel Pro" w:hAnsi="Abel Pro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2029: </w:t>
                                  </w:r>
                                  <w:r w:rsidRPr="00001A4C">
                                    <w:rPr>
                                      <w:rFonts w:ascii="Abel Pro" w:hAnsi="Abel Pro"/>
                                      <w:sz w:val="20"/>
                                      <w:szCs w:val="20"/>
                                      <w:lang w:val="en-US"/>
                                    </w:rPr>
                                    <w:t>20.000,00 KM</w:t>
                                  </w:r>
                                </w:p>
                                <w:p w14:paraId="11539654" w14:textId="49FBFB2D" w:rsidR="0060625C" w:rsidRPr="00001A4C" w:rsidRDefault="0060625C">
                                  <w:pPr>
                                    <w:rPr>
                                      <w:rFonts w:ascii="Abel Pro" w:hAnsi="Abel Pro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001A4C">
                                    <w:rPr>
                                      <w:rFonts w:ascii="Abel Pro" w:hAnsi="Abel Pro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2030: </w:t>
                                  </w:r>
                                  <w:r w:rsidRPr="00001A4C">
                                    <w:rPr>
                                      <w:rFonts w:ascii="Abel Pro" w:hAnsi="Abel Pro"/>
                                      <w:sz w:val="20"/>
                                      <w:szCs w:val="20"/>
                                      <w:lang w:val="en-US"/>
                                    </w:rPr>
                                    <w:t>20.000,00 KM</w:t>
                                  </w:r>
                                </w:p>
                                <w:p w14:paraId="3F9F7529" w14:textId="3BCA068D" w:rsidR="0060625C" w:rsidRPr="00001A4C" w:rsidRDefault="0060625C">
                                  <w:pPr>
                                    <w:rPr>
                                      <w:rFonts w:ascii="Abel Pro" w:hAnsi="Abel Pro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001A4C">
                                    <w:rPr>
                                      <w:rFonts w:ascii="Abel Pro" w:hAnsi="Abel Pro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2031: </w:t>
                                  </w:r>
                                  <w:r w:rsidRPr="00001A4C">
                                    <w:rPr>
                                      <w:rFonts w:ascii="Abel Pro" w:hAnsi="Abel Pro"/>
                                      <w:sz w:val="20"/>
                                      <w:szCs w:val="20"/>
                                      <w:lang w:val="en-US"/>
                                    </w:rPr>
                                    <w:t>20.000,00 KM</w:t>
                                  </w:r>
                                </w:p>
                                <w:p w14:paraId="64077756" w14:textId="60783775" w:rsidR="00001A4C" w:rsidRPr="0060625C" w:rsidRDefault="00001A4C">
                                  <w:pPr>
                                    <w:rPr>
                                      <w:rFonts w:ascii="Abel Pro" w:hAnsi="Abel Pro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bel Pro" w:hAnsi="Abel Pro"/>
                                      <w:sz w:val="22"/>
                                      <w:szCs w:val="22"/>
                                      <w:lang w:val="en-US"/>
                                    </w:rPr>
                                    <w:t>Ukupno</w:t>
                                  </w:r>
                                  <w:proofErr w:type="spellEnd"/>
                                  <w:r>
                                    <w:rPr>
                                      <w:rFonts w:ascii="Abel Pro" w:hAnsi="Abel Pro"/>
                                      <w:sz w:val="22"/>
                                      <w:szCs w:val="22"/>
                                      <w:lang w:val="en-US"/>
                                    </w:rPr>
                                    <w:t>: 120.000,00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B89881" id="Text Box 28" o:spid="_x0000_s1027" type="#_x0000_t202" style="position:absolute;margin-left:105.8pt;margin-top:-.6pt;width:103.8pt;height:97.4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" fillcolor="white [3201]" strokecolor="white [3212]" strokeweight=".5pt">
                      <v:textbox>
                        <w:txbxContent>
                          <w:p w14:paraId="408F2498" w14:textId="7927777A" w:rsidR="0060625C" w:rsidRPr="00001A4C" w:rsidRDefault="0060625C">
                            <w:pPr>
                              <w:rPr>
                                <w:rFonts w:ascii="Abel Pro" w:hAnsi="Abel Pro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001A4C">
                              <w:rPr>
                                <w:rFonts w:ascii="Abel Pro" w:hAnsi="Abel Pro"/>
                                <w:sz w:val="20"/>
                                <w:szCs w:val="20"/>
                                <w:lang w:val="en-US"/>
                              </w:rPr>
                              <w:t>2026: 20.000,00 KM</w:t>
                            </w:r>
                          </w:p>
                          <w:p w14:paraId="48A9D188" w14:textId="135AB951" w:rsidR="0060625C" w:rsidRPr="00001A4C" w:rsidRDefault="0060625C">
                            <w:pPr>
                              <w:rPr>
                                <w:rFonts w:ascii="Abel Pro" w:hAnsi="Abel Pro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001A4C">
                              <w:rPr>
                                <w:rFonts w:ascii="Abel Pro" w:hAnsi="Abel Pro"/>
                                <w:sz w:val="20"/>
                                <w:szCs w:val="20"/>
                                <w:lang w:val="en-US"/>
                              </w:rPr>
                              <w:t xml:space="preserve">2027: </w:t>
                            </w:r>
                            <w:r w:rsidRPr="00001A4C">
                              <w:rPr>
                                <w:rFonts w:ascii="Abel Pro" w:hAnsi="Abel Pro"/>
                                <w:sz w:val="20"/>
                                <w:szCs w:val="20"/>
                                <w:lang w:val="en-US"/>
                              </w:rPr>
                              <w:t>20.000,00 KM</w:t>
                            </w:r>
                          </w:p>
                          <w:p w14:paraId="742176C7" w14:textId="562875D5" w:rsidR="0060625C" w:rsidRPr="00001A4C" w:rsidRDefault="0060625C">
                            <w:pPr>
                              <w:rPr>
                                <w:rFonts w:ascii="Abel Pro" w:hAnsi="Abel Pro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001A4C">
                              <w:rPr>
                                <w:rFonts w:ascii="Abel Pro" w:hAnsi="Abel Pro"/>
                                <w:sz w:val="20"/>
                                <w:szCs w:val="20"/>
                                <w:lang w:val="en-US"/>
                              </w:rPr>
                              <w:t xml:space="preserve">2028: </w:t>
                            </w:r>
                            <w:r w:rsidRPr="00001A4C">
                              <w:rPr>
                                <w:rFonts w:ascii="Abel Pro" w:hAnsi="Abel Pro"/>
                                <w:sz w:val="20"/>
                                <w:szCs w:val="20"/>
                                <w:lang w:val="en-US"/>
                              </w:rPr>
                              <w:t>20.000,00 KM</w:t>
                            </w:r>
                          </w:p>
                          <w:p w14:paraId="3E4832F3" w14:textId="6EC163C1" w:rsidR="0060625C" w:rsidRPr="00001A4C" w:rsidRDefault="0060625C">
                            <w:pPr>
                              <w:rPr>
                                <w:rFonts w:ascii="Abel Pro" w:hAnsi="Abel Pro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001A4C">
                              <w:rPr>
                                <w:rFonts w:ascii="Abel Pro" w:hAnsi="Abel Pro"/>
                                <w:sz w:val="20"/>
                                <w:szCs w:val="20"/>
                                <w:lang w:val="en-US"/>
                              </w:rPr>
                              <w:t xml:space="preserve">2029: </w:t>
                            </w:r>
                            <w:r w:rsidRPr="00001A4C">
                              <w:rPr>
                                <w:rFonts w:ascii="Abel Pro" w:hAnsi="Abel Pro"/>
                                <w:sz w:val="20"/>
                                <w:szCs w:val="20"/>
                                <w:lang w:val="en-US"/>
                              </w:rPr>
                              <w:t>20.000,00 KM</w:t>
                            </w:r>
                          </w:p>
                          <w:p w14:paraId="11539654" w14:textId="49FBFB2D" w:rsidR="0060625C" w:rsidRPr="00001A4C" w:rsidRDefault="0060625C">
                            <w:pPr>
                              <w:rPr>
                                <w:rFonts w:ascii="Abel Pro" w:hAnsi="Abel Pro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001A4C">
                              <w:rPr>
                                <w:rFonts w:ascii="Abel Pro" w:hAnsi="Abel Pro"/>
                                <w:sz w:val="20"/>
                                <w:szCs w:val="20"/>
                                <w:lang w:val="en-US"/>
                              </w:rPr>
                              <w:t xml:space="preserve">2030: </w:t>
                            </w:r>
                            <w:r w:rsidRPr="00001A4C">
                              <w:rPr>
                                <w:rFonts w:ascii="Abel Pro" w:hAnsi="Abel Pro"/>
                                <w:sz w:val="20"/>
                                <w:szCs w:val="20"/>
                                <w:lang w:val="en-US"/>
                              </w:rPr>
                              <w:t>20.000,00 KM</w:t>
                            </w:r>
                          </w:p>
                          <w:p w14:paraId="3F9F7529" w14:textId="3BCA068D" w:rsidR="0060625C" w:rsidRPr="00001A4C" w:rsidRDefault="0060625C">
                            <w:pPr>
                              <w:rPr>
                                <w:rFonts w:ascii="Abel Pro" w:hAnsi="Abel Pro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001A4C">
                              <w:rPr>
                                <w:rFonts w:ascii="Abel Pro" w:hAnsi="Abel Pro"/>
                                <w:sz w:val="20"/>
                                <w:szCs w:val="20"/>
                                <w:lang w:val="en-US"/>
                              </w:rPr>
                              <w:t xml:space="preserve">2031: </w:t>
                            </w:r>
                            <w:r w:rsidRPr="00001A4C">
                              <w:rPr>
                                <w:rFonts w:ascii="Abel Pro" w:hAnsi="Abel Pro"/>
                                <w:sz w:val="20"/>
                                <w:szCs w:val="20"/>
                                <w:lang w:val="en-US"/>
                              </w:rPr>
                              <w:t>20.000,00 KM</w:t>
                            </w:r>
                          </w:p>
                          <w:p w14:paraId="64077756" w14:textId="60783775" w:rsidR="00001A4C" w:rsidRPr="0060625C" w:rsidRDefault="00001A4C">
                            <w:pPr>
                              <w:rPr>
                                <w:rFonts w:ascii="Abel Pro" w:hAnsi="Abel Pro"/>
                                <w:sz w:val="22"/>
                                <w:szCs w:val="22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rFonts w:ascii="Abel Pro" w:hAnsi="Abel Pro"/>
                                <w:sz w:val="22"/>
                                <w:szCs w:val="22"/>
                                <w:lang w:val="en-US"/>
                              </w:rPr>
                              <w:t>Ukupno</w:t>
                            </w:r>
                            <w:proofErr w:type="spellEnd"/>
                            <w:r>
                              <w:rPr>
                                <w:rFonts w:ascii="Abel Pro" w:hAnsi="Abel Pro"/>
                                <w:sz w:val="22"/>
                                <w:szCs w:val="22"/>
                                <w:lang w:val="en-US"/>
                              </w:rPr>
                              <w:t>: 120.000,00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8A58150" w14:textId="77777777" w:rsidR="00D420FE" w:rsidRP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4FA76397" w14:textId="77777777" w:rsidR="00D420FE" w:rsidRDefault="00D420FE" w:rsidP="00D420F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Ministarstvo saobraćaja u saradnji sa Općinom Vogošća</w:t>
            </w:r>
          </w:p>
          <w:p w14:paraId="3762830F" w14:textId="77777777" w:rsidR="00A61981" w:rsidRDefault="00A61981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2200910E" w14:textId="77777777" w:rsidR="00A61981" w:rsidRDefault="00A61981" w:rsidP="00D420FE">
            <w:pPr>
              <w:rPr>
                <w:rFonts w:ascii="Abel Pro" w:hAnsi="Abel Pro"/>
                <w:sz w:val="20"/>
                <w:szCs w:val="20"/>
              </w:rPr>
            </w:pPr>
          </w:p>
          <w:p w14:paraId="18320835" w14:textId="038C59BB" w:rsidR="00A61981" w:rsidRPr="00D420FE" w:rsidRDefault="00A61981" w:rsidP="00D420FE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88" w:type="dxa"/>
          </w:tcPr>
          <w:p w14:paraId="7F8A0150" w14:textId="27DFB8FC" w:rsidR="00B33DF0" w:rsidRDefault="00473E80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2026: 15.000,00 KM</w:t>
            </w:r>
          </w:p>
          <w:p w14:paraId="117590F6" w14:textId="57FCBFAD" w:rsidR="00473E80" w:rsidRDefault="00473E80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 xml:space="preserve">2027: </w:t>
            </w:r>
            <w:r>
              <w:rPr>
                <w:rFonts w:ascii="Abel Pro" w:hAnsi="Abel Pro"/>
                <w:sz w:val="20"/>
                <w:szCs w:val="20"/>
              </w:rPr>
              <w:t>15.000,00 KM</w:t>
            </w:r>
          </w:p>
          <w:p w14:paraId="431F54A3" w14:textId="699A50A8" w:rsidR="00473E80" w:rsidRDefault="00473E80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 xml:space="preserve">2028: </w:t>
            </w:r>
            <w:r>
              <w:rPr>
                <w:rFonts w:ascii="Abel Pro" w:hAnsi="Abel Pro"/>
                <w:sz w:val="20"/>
                <w:szCs w:val="20"/>
              </w:rPr>
              <w:t>15.000,00 KM</w:t>
            </w:r>
          </w:p>
          <w:p w14:paraId="67587078" w14:textId="2A1FF55E" w:rsidR="00473E80" w:rsidRDefault="00473E80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 xml:space="preserve">2029: </w:t>
            </w:r>
            <w:r>
              <w:rPr>
                <w:rFonts w:ascii="Abel Pro" w:hAnsi="Abel Pro"/>
                <w:sz w:val="20"/>
                <w:szCs w:val="20"/>
              </w:rPr>
              <w:t>15.000,00 KM</w:t>
            </w:r>
          </w:p>
          <w:p w14:paraId="0083A010" w14:textId="6609D2A3" w:rsidR="00473E80" w:rsidRDefault="00473E80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 xml:space="preserve">2030: </w:t>
            </w:r>
            <w:r>
              <w:rPr>
                <w:rFonts w:ascii="Abel Pro" w:hAnsi="Abel Pro"/>
                <w:sz w:val="20"/>
                <w:szCs w:val="20"/>
              </w:rPr>
              <w:t>15.000,00 KM</w:t>
            </w:r>
          </w:p>
          <w:p w14:paraId="37C5E8DD" w14:textId="77777777" w:rsidR="00473E80" w:rsidRDefault="00473E80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 xml:space="preserve">2031: </w:t>
            </w:r>
            <w:r>
              <w:rPr>
                <w:rFonts w:ascii="Abel Pro" w:hAnsi="Abel Pro"/>
                <w:sz w:val="20"/>
                <w:szCs w:val="20"/>
              </w:rPr>
              <w:t>15.000,00 KM</w:t>
            </w:r>
          </w:p>
          <w:p w14:paraId="4C065FE2" w14:textId="43D2C416" w:rsidR="0060625C" w:rsidRDefault="00403B5C" w:rsidP="0060625C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Ukupno: 90.000,00 KM</w:t>
            </w:r>
          </w:p>
          <w:p w14:paraId="5271A66E" w14:textId="2B994030" w:rsidR="0060625C" w:rsidRPr="0060625C" w:rsidRDefault="0060625C" w:rsidP="0060625C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-</w:t>
            </w:r>
          </w:p>
        </w:tc>
      </w:tr>
      <w:tr w:rsidR="00136D7F" w:rsidRPr="005C2C1E" w14:paraId="28EFA1E4" w14:textId="77777777">
        <w:tc>
          <w:tcPr>
            <w:tcW w:w="13703" w:type="dxa"/>
            <w:gridSpan w:val="11"/>
          </w:tcPr>
          <w:p w14:paraId="6068A0D9" w14:textId="757E3DDF" w:rsidR="00136D7F" w:rsidRPr="005C2C1E" w:rsidRDefault="00136D7F" w:rsidP="004E7254">
            <w:pPr>
              <w:rPr>
                <w:rFonts w:ascii="Abel Pro" w:hAnsi="Abel Pro"/>
                <w:sz w:val="20"/>
                <w:szCs w:val="20"/>
              </w:rPr>
            </w:pPr>
            <w:bookmarkStart w:id="12" w:name="_Hlk230871036"/>
            <w:r w:rsidRPr="005C2C1E">
              <w:rPr>
                <w:rFonts w:ascii="Abel Pro" w:hAnsi="Abel Pro"/>
                <w:sz w:val="20"/>
                <w:szCs w:val="20"/>
              </w:rPr>
              <w:t xml:space="preserve">Prioritet </w:t>
            </w:r>
            <w:bookmarkStart w:id="13" w:name="_Hlk231197747"/>
            <w:r w:rsidRPr="005C2C1E">
              <w:rPr>
                <w:rFonts w:ascii="Abel Pro" w:hAnsi="Abel Pro"/>
                <w:sz w:val="20"/>
                <w:szCs w:val="20"/>
              </w:rPr>
              <w:t xml:space="preserve">1.2. </w:t>
            </w:r>
            <w:bookmarkStart w:id="14" w:name="_Hlk230786003"/>
            <w:r w:rsidR="00184AA2" w:rsidRPr="005C2C1E">
              <w:rPr>
                <w:rFonts w:ascii="Abel Pro" w:hAnsi="Abel Pro"/>
                <w:sz w:val="20"/>
                <w:szCs w:val="20"/>
              </w:rPr>
              <w:t>Razviti funkcional</w:t>
            </w:r>
            <w:r w:rsidR="0077748C" w:rsidRPr="005C2C1E">
              <w:rPr>
                <w:rFonts w:ascii="Abel Pro" w:hAnsi="Abel Pro"/>
                <w:sz w:val="20"/>
                <w:szCs w:val="20"/>
              </w:rPr>
              <w:t>nu</w:t>
            </w:r>
            <w:r w:rsidR="00184AA2" w:rsidRPr="005C2C1E">
              <w:rPr>
                <w:rFonts w:ascii="Abel Pro" w:hAnsi="Abel Pro"/>
                <w:sz w:val="20"/>
                <w:szCs w:val="20"/>
              </w:rPr>
              <w:t xml:space="preserve"> politiku zapošljavanja i podrške biznisima mladih</w:t>
            </w:r>
            <w:bookmarkEnd w:id="12"/>
            <w:bookmarkEnd w:id="13"/>
            <w:bookmarkEnd w:id="14"/>
          </w:p>
        </w:tc>
      </w:tr>
      <w:tr w:rsidR="00AC7398" w:rsidRPr="005C2C1E" w14:paraId="6B48B97A" w14:textId="77777777" w:rsidTr="00520BC2">
        <w:trPr>
          <w:trHeight w:val="2891"/>
        </w:trPr>
        <w:tc>
          <w:tcPr>
            <w:tcW w:w="2187" w:type="dxa"/>
            <w:vMerge w:val="restart"/>
          </w:tcPr>
          <w:p w14:paraId="4F1EEDC5" w14:textId="72A4A8CE" w:rsidR="00AC7398" w:rsidRPr="005C2C1E" w:rsidRDefault="00A61981" w:rsidP="009438CF">
            <w:pPr>
              <w:rPr>
                <w:rFonts w:ascii="Abel Pro" w:hAnsi="Abel Pro"/>
                <w:sz w:val="20"/>
                <w:szCs w:val="20"/>
              </w:rPr>
            </w:pPr>
            <w:bookmarkStart w:id="15" w:name="_Hlk231197782"/>
            <w:r>
              <w:rPr>
                <w:rFonts w:ascii="Abel Pro" w:hAnsi="Abel Pro"/>
                <w:sz w:val="20"/>
                <w:szCs w:val="20"/>
              </w:rPr>
              <w:t>I</w:t>
            </w:r>
            <w:r w:rsidR="00AC7398" w:rsidRPr="005C2C1E">
              <w:rPr>
                <w:rFonts w:ascii="Abel Pro" w:hAnsi="Abel Pro"/>
                <w:sz w:val="20"/>
                <w:szCs w:val="20"/>
              </w:rPr>
              <w:t>zostanak rodno razvrstanih podataka u konkursnim procedurama i programima podrške</w:t>
            </w:r>
          </w:p>
          <w:p w14:paraId="709486A4" w14:textId="77777777" w:rsidR="00AC7398" w:rsidRPr="005C2C1E" w:rsidRDefault="00AC7398" w:rsidP="009438CF">
            <w:pPr>
              <w:rPr>
                <w:rFonts w:ascii="Abel Pro" w:hAnsi="Abel Pro"/>
                <w:sz w:val="20"/>
                <w:szCs w:val="20"/>
              </w:rPr>
            </w:pPr>
          </w:p>
          <w:p w14:paraId="0CFE26E2" w14:textId="77777777" w:rsidR="00AC7398" w:rsidRPr="005C2C1E" w:rsidRDefault="00AC7398" w:rsidP="009438CF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nedovoljna formalizacija prelaza sa stručnog osposobljavanja u zaposlenje</w:t>
            </w:r>
          </w:p>
          <w:p w14:paraId="0D2675C2" w14:textId="77777777" w:rsidR="00AC7398" w:rsidRPr="005C2C1E" w:rsidRDefault="00AC7398" w:rsidP="009438CF">
            <w:pPr>
              <w:rPr>
                <w:rFonts w:ascii="Abel Pro" w:hAnsi="Abel Pro"/>
                <w:sz w:val="20"/>
                <w:szCs w:val="20"/>
              </w:rPr>
            </w:pPr>
          </w:p>
          <w:p w14:paraId="74C33E0A" w14:textId="77777777" w:rsidR="00AC7398" w:rsidRPr="005C2C1E" w:rsidRDefault="00AC7398" w:rsidP="009438CF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ograničene mogućnosti prekvalifikacija, dokvalifikacija i sticanja novih digitalnih ili tehničkih vještina</w:t>
            </w:r>
          </w:p>
          <w:p w14:paraId="27FB4FE8" w14:textId="77777777" w:rsidR="00AC7398" w:rsidRPr="005C2C1E" w:rsidRDefault="00AC7398" w:rsidP="009438CF">
            <w:pPr>
              <w:rPr>
                <w:rFonts w:ascii="Abel Pro" w:hAnsi="Abel Pro"/>
                <w:sz w:val="20"/>
                <w:szCs w:val="20"/>
              </w:rPr>
            </w:pPr>
          </w:p>
          <w:p w14:paraId="38411130" w14:textId="77777777" w:rsidR="00AC7398" w:rsidRPr="005C2C1E" w:rsidRDefault="00AC7398" w:rsidP="009438CF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Nepotpuna veza između stručnog osposobljavanja i kasnijeg zapošljavanja</w:t>
            </w:r>
          </w:p>
          <w:p w14:paraId="50373B5C" w14:textId="77777777" w:rsidR="00AC7398" w:rsidRPr="005C2C1E" w:rsidRDefault="00AC7398" w:rsidP="009438CF">
            <w:pPr>
              <w:rPr>
                <w:rFonts w:ascii="Abel Pro" w:hAnsi="Abel Pro"/>
                <w:sz w:val="20"/>
                <w:szCs w:val="20"/>
              </w:rPr>
            </w:pPr>
          </w:p>
          <w:p w14:paraId="78BB5CCC" w14:textId="77777777" w:rsidR="00AC7398" w:rsidRPr="005C2C1E" w:rsidRDefault="00AC7398" w:rsidP="009438CF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Ograničena ponuda lokalnih programa za deficitarna zanimanja</w:t>
            </w:r>
          </w:p>
          <w:p w14:paraId="333B7943" w14:textId="77777777" w:rsidR="00AC7398" w:rsidRPr="005C2C1E" w:rsidRDefault="00AC7398" w:rsidP="009438CF">
            <w:pPr>
              <w:rPr>
                <w:rFonts w:ascii="Abel Pro" w:hAnsi="Abel Pro"/>
                <w:sz w:val="20"/>
                <w:szCs w:val="20"/>
              </w:rPr>
            </w:pPr>
          </w:p>
          <w:p w14:paraId="19DDCA32" w14:textId="5A0294CE" w:rsidR="00520BC2" w:rsidRPr="00520BC2" w:rsidRDefault="00AC7398" w:rsidP="00520BC2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Ne postoji baza podataka o nezaposlenim mladima s detaljnim profilima vještina;</w:t>
            </w:r>
          </w:p>
        </w:tc>
        <w:tc>
          <w:tcPr>
            <w:tcW w:w="2170" w:type="dxa"/>
          </w:tcPr>
          <w:p w14:paraId="6CA2A878" w14:textId="48DBA06E" w:rsidR="00AC7398" w:rsidRPr="005C2C1E" w:rsidRDefault="00AC7398" w:rsidP="0077748C">
            <w:pPr>
              <w:rPr>
                <w:rFonts w:ascii="Abel Pro" w:hAnsi="Abel Pro"/>
                <w:sz w:val="20"/>
                <w:szCs w:val="20"/>
              </w:rPr>
            </w:pPr>
            <w:bookmarkStart w:id="16" w:name="_Hlk230871048"/>
            <w:r w:rsidRPr="005C2C1E">
              <w:rPr>
                <w:rFonts w:ascii="Abel Pro" w:hAnsi="Abel Pro"/>
                <w:sz w:val="20"/>
                <w:szCs w:val="20"/>
              </w:rPr>
              <w:t>1.2.1. Osnaživati mlade žene i ugrožene iz ranjivih kategorija</w:t>
            </w:r>
            <w:bookmarkEnd w:id="16"/>
          </w:p>
        </w:tc>
        <w:tc>
          <w:tcPr>
            <w:tcW w:w="2199" w:type="dxa"/>
          </w:tcPr>
          <w:p w14:paraId="45A35441" w14:textId="3D6DC6C0" w:rsidR="00305F8F" w:rsidRPr="005C2C1E" w:rsidRDefault="00AC7398" w:rsidP="00305F8F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Organizirati obuke za aktivno traženje posla, pripremu za intervju i profesionalni razvoj</w:t>
            </w:r>
            <w:r w:rsidR="00305F8F" w:rsidRPr="005C2C1E">
              <w:rPr>
                <w:rFonts w:ascii="Abel Pro" w:hAnsi="Abel Pro"/>
                <w:sz w:val="20"/>
                <w:szCs w:val="20"/>
              </w:rPr>
              <w:t xml:space="preserve"> osposobljavanja za nezaposlene osobe</w:t>
            </w:r>
            <w:r w:rsidR="00305F8F">
              <w:rPr>
                <w:rFonts w:ascii="Abel Pro" w:hAnsi="Abel Pro"/>
                <w:sz w:val="20"/>
                <w:szCs w:val="20"/>
              </w:rPr>
              <w:t xml:space="preserve"> u saradnji sa Službom za zapošljavanje (Biro Vogošća) (ili grant za prekvalifikaciju)</w:t>
            </w:r>
          </w:p>
          <w:p w14:paraId="2B1D5A43" w14:textId="25E42BB7" w:rsidR="00AC7398" w:rsidRDefault="00AC7398" w:rsidP="004E7254">
            <w:pPr>
              <w:rPr>
                <w:rFonts w:ascii="Abel Pro" w:hAnsi="Abel Pro"/>
                <w:sz w:val="20"/>
                <w:szCs w:val="20"/>
              </w:rPr>
            </w:pPr>
          </w:p>
          <w:p w14:paraId="3C02880E" w14:textId="77777777" w:rsidR="00AC7398" w:rsidRDefault="00AC7398" w:rsidP="004E7254">
            <w:pPr>
              <w:rPr>
                <w:rFonts w:ascii="Abel Pro" w:hAnsi="Abel Pro"/>
                <w:sz w:val="20"/>
                <w:szCs w:val="20"/>
              </w:rPr>
            </w:pPr>
          </w:p>
          <w:p w14:paraId="195CC563" w14:textId="77777777" w:rsidR="00AC7398" w:rsidRPr="005C2C1E" w:rsidRDefault="00AC7398" w:rsidP="004E7254">
            <w:pPr>
              <w:rPr>
                <w:rFonts w:ascii="Abel Pro" w:hAnsi="Abel Pro"/>
                <w:sz w:val="20"/>
                <w:szCs w:val="20"/>
              </w:rPr>
            </w:pPr>
          </w:p>
          <w:p w14:paraId="040940D5" w14:textId="7C91A56B" w:rsidR="00AC7398" w:rsidRPr="005C2C1E" w:rsidRDefault="00AC7398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2B001174" wp14:editId="40446D00">
                      <wp:simplePos x="0" y="0"/>
                      <wp:positionH relativeFrom="column">
                        <wp:posOffset>-45085</wp:posOffset>
                      </wp:positionH>
                      <wp:positionV relativeFrom="paragraph">
                        <wp:posOffset>80010</wp:posOffset>
                      </wp:positionV>
                      <wp:extent cx="5905500" cy="7620"/>
                      <wp:effectExtent l="0" t="0" r="19050" b="30480"/>
                      <wp:wrapNone/>
                      <wp:docPr id="1267846988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0550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C24F7F" id="Straight Connector 2" o:spid="_x0000_s1026" style="position:absolute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55pt,6.3pt" to="461.4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106F8269" w14:textId="15A07F30" w:rsidR="00AC7398" w:rsidRPr="005C2C1E" w:rsidRDefault="00AC7398" w:rsidP="00775E34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 xml:space="preserve">Omogućiti savjetovanje za tržište rada </w:t>
            </w:r>
            <w:r w:rsidR="003863A3">
              <w:rPr>
                <w:rFonts w:ascii="Abel Pro" w:hAnsi="Abel Pro"/>
                <w:sz w:val="20"/>
                <w:szCs w:val="20"/>
              </w:rPr>
              <w:t>sa</w:t>
            </w:r>
            <w:r w:rsidRPr="005C2C1E">
              <w:rPr>
                <w:rFonts w:ascii="Abel Pro" w:hAnsi="Abel Pro"/>
                <w:sz w:val="20"/>
                <w:szCs w:val="20"/>
              </w:rPr>
              <w:t xml:space="preserve"> Služb</w:t>
            </w:r>
            <w:r w:rsidR="003863A3">
              <w:rPr>
                <w:rFonts w:ascii="Abel Pro" w:hAnsi="Abel Pro"/>
                <w:sz w:val="20"/>
                <w:szCs w:val="20"/>
              </w:rPr>
              <w:t xml:space="preserve">om </w:t>
            </w:r>
            <w:r w:rsidRPr="005C2C1E">
              <w:rPr>
                <w:rFonts w:ascii="Abel Pro" w:hAnsi="Abel Pro"/>
                <w:sz w:val="20"/>
                <w:szCs w:val="20"/>
              </w:rPr>
              <w:t>za zapošljavanje (Biro Vogošća)</w:t>
            </w:r>
          </w:p>
          <w:p w14:paraId="63D09D92" w14:textId="6CA997CA" w:rsidR="00AC7398" w:rsidRPr="005C2C1E" w:rsidRDefault="00AC7398" w:rsidP="00775E34">
            <w:pPr>
              <w:rPr>
                <w:rFonts w:ascii="Abel Pro" w:hAnsi="Abel Pro"/>
                <w:sz w:val="20"/>
                <w:szCs w:val="20"/>
              </w:rPr>
            </w:pPr>
          </w:p>
          <w:p w14:paraId="4EC057CE" w14:textId="10AA0CD6" w:rsidR="00AC7398" w:rsidRPr="005C2C1E" w:rsidRDefault="00AC7398" w:rsidP="00775E3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66BB1C6C" wp14:editId="5483258D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76200</wp:posOffset>
                      </wp:positionV>
                      <wp:extent cx="5905500" cy="7620"/>
                      <wp:effectExtent l="0" t="0" r="19050" b="30480"/>
                      <wp:wrapNone/>
                      <wp:docPr id="458952528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0550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6F996F" id="Straight Connector 2" o:spid="_x0000_s1026" style="position:absolute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35pt,6pt" to="462.65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3725E84C" w14:textId="4A031615" w:rsidR="00AC7398" w:rsidRPr="005C2C1E" w:rsidRDefault="00AC7398" w:rsidP="00775E34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 xml:space="preserve">Razvijati saradnju sa Fondom za profesionalnu rehabilitaciju i zapošljavanje </w:t>
            </w:r>
            <w:r w:rsidR="007C48BE">
              <w:rPr>
                <w:rFonts w:ascii="Abel Pro" w:hAnsi="Abel Pro"/>
                <w:sz w:val="20"/>
                <w:szCs w:val="20"/>
              </w:rPr>
              <w:t>osoba s invaliditetom i</w:t>
            </w:r>
            <w:r w:rsidRPr="005C2C1E">
              <w:rPr>
                <w:rFonts w:ascii="Abel Pro" w:hAnsi="Abel Pro"/>
                <w:sz w:val="20"/>
                <w:szCs w:val="20"/>
              </w:rPr>
              <w:t xml:space="preserve"> zapošljavanju mladih s invaliditetom</w:t>
            </w:r>
            <w:r>
              <w:rPr>
                <w:rFonts w:ascii="Abel Pro" w:hAnsi="Abel Pro"/>
                <w:sz w:val="20"/>
                <w:szCs w:val="20"/>
              </w:rPr>
              <w:t xml:space="preserve"> </w:t>
            </w:r>
          </w:p>
        </w:tc>
        <w:tc>
          <w:tcPr>
            <w:tcW w:w="459" w:type="dxa"/>
          </w:tcPr>
          <w:p w14:paraId="5296E25F" w14:textId="77777777" w:rsidR="00AC7398" w:rsidRDefault="00305F8F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587A90D8" w14:textId="77777777" w:rsidR="00305F8F" w:rsidRP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1663D033" w14:textId="77777777" w:rsidR="00305F8F" w:rsidRP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6C15F888" w14:textId="77777777" w:rsidR="00305F8F" w:rsidRP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069DB775" w14:textId="77777777" w:rsidR="00305F8F" w:rsidRP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1FB10C66" w14:textId="77777777" w:rsidR="00305F8F" w:rsidRP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27BA6945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3797347B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29E8A948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34877D30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6F6FEA38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506BDC8B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61A73701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0A27F839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444D8A3E" w14:textId="66F618F2" w:rsidR="00305F8F" w:rsidRP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7A4C14E4" w14:textId="77777777" w:rsidR="00AC7398" w:rsidRDefault="00305F8F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18C1AFB1" w14:textId="77777777" w:rsidR="00305F8F" w:rsidRP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4CA6C320" w14:textId="77777777" w:rsidR="00305F8F" w:rsidRP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591C90B4" w14:textId="77777777" w:rsidR="00305F8F" w:rsidRP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608AF55F" w14:textId="77777777" w:rsidR="00305F8F" w:rsidRP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289B0495" w14:textId="77777777" w:rsidR="00305F8F" w:rsidRP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7F6597DB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1E70241E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0B7D7601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09F1FF26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6378F5CD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28BC18D3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52002BAA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418A2F00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25656775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536F5BB6" w14:textId="77777777" w:rsidR="00D62553" w:rsidRP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0B91B7F4" w14:textId="77777777" w:rsidR="00D62553" w:rsidRP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00E898AD" w14:textId="77777777" w:rsidR="00D62553" w:rsidRP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08B3511C" w14:textId="77777777" w:rsidR="00D62553" w:rsidRP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16B694CF" w14:textId="77777777" w:rsid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6DBD562B" w14:textId="75779433" w:rsidR="00D62553" w:rsidRP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3F6435D3" w14:textId="77777777" w:rsidR="00AC7398" w:rsidRDefault="00305F8F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6041E44E" w14:textId="77777777" w:rsidR="00305F8F" w:rsidRP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6FB4688D" w14:textId="77777777" w:rsidR="00305F8F" w:rsidRP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01BA903F" w14:textId="77777777" w:rsidR="00305F8F" w:rsidRP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43E9DE38" w14:textId="77777777" w:rsidR="00305F8F" w:rsidRP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34120CF1" w14:textId="77777777" w:rsidR="00305F8F" w:rsidRP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662D1C50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634DF99E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389146DC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2C98AD41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1A0872D1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403E7616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6E128FA7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6A365DBA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767CAA43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45C17DD9" w14:textId="77777777" w:rsidR="00D62553" w:rsidRP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1503E31A" w14:textId="77777777" w:rsidR="00D62553" w:rsidRP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256B1FE1" w14:textId="77777777" w:rsidR="00D62553" w:rsidRP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78959158" w14:textId="77777777" w:rsidR="00D62553" w:rsidRP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1FE7CAA9" w14:textId="77777777" w:rsid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139FB42C" w14:textId="1A567F47" w:rsidR="00D62553" w:rsidRP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43DCDF2A" w14:textId="77777777" w:rsidR="00AC7398" w:rsidRDefault="00305F8F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021B3E0F" w14:textId="77777777" w:rsidR="00305F8F" w:rsidRP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2FF5B3C7" w14:textId="77777777" w:rsidR="00305F8F" w:rsidRP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69253148" w14:textId="77777777" w:rsidR="00305F8F" w:rsidRP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0886AADD" w14:textId="77777777" w:rsidR="00305F8F" w:rsidRP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3A043DAB" w14:textId="77777777" w:rsidR="00305F8F" w:rsidRP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5FFD0359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72B239E7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34FE07A2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5A4493FF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416412B9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22B9E6B8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11A56B29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0D98A10A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34B83446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164D3117" w14:textId="77777777" w:rsidR="00D62553" w:rsidRP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648FE434" w14:textId="77777777" w:rsidR="00D62553" w:rsidRP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51E64638" w14:textId="77777777" w:rsidR="00D62553" w:rsidRP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2606AFE2" w14:textId="77777777" w:rsidR="00D62553" w:rsidRP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40455098" w14:textId="77777777" w:rsid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70CFBBE5" w14:textId="3E31A2AC" w:rsidR="00D62553" w:rsidRP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3" w:type="dxa"/>
          </w:tcPr>
          <w:p w14:paraId="7BED57C4" w14:textId="77777777" w:rsidR="00AC7398" w:rsidRDefault="00305F8F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3337D937" w14:textId="77777777" w:rsidR="00305F8F" w:rsidRP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6C792405" w14:textId="77777777" w:rsidR="00305F8F" w:rsidRP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6CA8AA48" w14:textId="77777777" w:rsidR="00305F8F" w:rsidRP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223DEA20" w14:textId="77777777" w:rsidR="00305F8F" w:rsidRP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3A7BD366" w14:textId="77777777" w:rsidR="00305F8F" w:rsidRP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635C5468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06C3C53C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7C87F30E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20ED175B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6DA09803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760C3411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3AA7C066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485957D2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0AF239A6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7DE15E18" w14:textId="77777777" w:rsidR="00D62553" w:rsidRP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3FC46534" w14:textId="77777777" w:rsidR="00D62553" w:rsidRP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6EC74174" w14:textId="77777777" w:rsidR="00D62553" w:rsidRP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0ABFF47F" w14:textId="77777777" w:rsidR="00D62553" w:rsidRP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60E00957" w14:textId="77777777" w:rsid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6C683E12" w14:textId="0DD3449F" w:rsidR="00D62553" w:rsidRP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4" w:type="dxa"/>
          </w:tcPr>
          <w:p w14:paraId="561BAADC" w14:textId="77777777" w:rsidR="00AC7398" w:rsidRDefault="00305F8F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2A4E00A1" w14:textId="77777777" w:rsidR="00305F8F" w:rsidRP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3E55E30E" w14:textId="77777777" w:rsidR="00305F8F" w:rsidRP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5E2EBF2A" w14:textId="77777777" w:rsidR="00305F8F" w:rsidRP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42E8CE56" w14:textId="77777777" w:rsidR="00305F8F" w:rsidRP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5EED2E98" w14:textId="77777777" w:rsidR="00305F8F" w:rsidRP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39180976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398FC9FB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4AA4605C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7E66CD30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08B43D30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4E08449A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6964B32D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0488A619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75ACCB7B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0B1C335B" w14:textId="77777777" w:rsidR="00D62553" w:rsidRP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71FFE7EF" w14:textId="77777777" w:rsidR="00D62553" w:rsidRP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03108CAD" w14:textId="77777777" w:rsidR="00D62553" w:rsidRP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47667762" w14:textId="77777777" w:rsidR="00D62553" w:rsidRP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09AD3A39" w14:textId="77777777" w:rsid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7622185F" w14:textId="559F5C9F" w:rsidR="00D62553" w:rsidRP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2193" w:type="dxa"/>
          </w:tcPr>
          <w:p w14:paraId="0970E441" w14:textId="77777777" w:rsidR="00AC7398" w:rsidRDefault="00AC7398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Služba za zapošljavanje (Biro Vogošća)</w:t>
            </w:r>
          </w:p>
          <w:p w14:paraId="1D8598F6" w14:textId="77777777" w:rsidR="00305F8F" w:rsidRDefault="00305F8F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Općina Vogošća (nadležna služba)</w:t>
            </w:r>
          </w:p>
          <w:p w14:paraId="1339E3A3" w14:textId="77777777" w:rsidR="00305F8F" w:rsidRP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2E961A25" w14:textId="77777777" w:rsidR="00305F8F" w:rsidRP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7327A0FC" w14:textId="77777777" w:rsidR="00305F8F" w:rsidRP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2BCEEBE9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0BE3F322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042E6949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5552EE71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2A9D6156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4AC567E1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2E82D81D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26ED8986" w14:textId="122EF53D" w:rsidR="00305F8F" w:rsidRPr="005C2C1E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Služb</w:t>
            </w:r>
            <w:r>
              <w:rPr>
                <w:rFonts w:ascii="Abel Pro" w:hAnsi="Abel Pro"/>
                <w:sz w:val="20"/>
                <w:szCs w:val="20"/>
              </w:rPr>
              <w:t>a</w:t>
            </w:r>
            <w:r w:rsidRPr="005C2C1E">
              <w:rPr>
                <w:rFonts w:ascii="Abel Pro" w:hAnsi="Abel Pro"/>
                <w:sz w:val="20"/>
                <w:szCs w:val="20"/>
              </w:rPr>
              <w:t xml:space="preserve"> za zapošljavanje (Biro Vogošća)</w:t>
            </w:r>
          </w:p>
          <w:p w14:paraId="133D9D84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Ministarstvo za odgoj i obrazovanje KS</w:t>
            </w:r>
          </w:p>
          <w:p w14:paraId="07213759" w14:textId="77777777" w:rsidR="00305F8F" w:rsidRP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577BB210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</w:p>
          <w:p w14:paraId="19E88C80" w14:textId="77777777" w:rsid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Općina Vogošća</w:t>
            </w:r>
          </w:p>
          <w:p w14:paraId="150DDAA4" w14:textId="7372F6B9" w:rsidR="00305F8F" w:rsidRPr="00305F8F" w:rsidRDefault="00305F8F" w:rsidP="00305F8F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Fond za profesionalnu rehabilitaciju i zapošljavanje OSI</w:t>
            </w:r>
          </w:p>
        </w:tc>
        <w:tc>
          <w:tcPr>
            <w:tcW w:w="2188" w:type="dxa"/>
          </w:tcPr>
          <w:p w14:paraId="79895C91" w14:textId="55AD253D" w:rsidR="00AC7398" w:rsidRDefault="0060625C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Kroz grant sredstva za nevladine organizacije</w:t>
            </w:r>
          </w:p>
          <w:p w14:paraId="151C9ADE" w14:textId="77777777" w:rsidR="0060625C" w:rsidRPr="0060625C" w:rsidRDefault="0060625C" w:rsidP="0060625C">
            <w:pPr>
              <w:rPr>
                <w:rFonts w:ascii="Abel Pro" w:hAnsi="Abel Pro"/>
                <w:sz w:val="20"/>
                <w:szCs w:val="20"/>
              </w:rPr>
            </w:pPr>
          </w:p>
          <w:p w14:paraId="68A1126B" w14:textId="77777777" w:rsidR="0060625C" w:rsidRPr="0060625C" w:rsidRDefault="0060625C" w:rsidP="0060625C">
            <w:pPr>
              <w:rPr>
                <w:rFonts w:ascii="Abel Pro" w:hAnsi="Abel Pro"/>
                <w:sz w:val="20"/>
                <w:szCs w:val="20"/>
              </w:rPr>
            </w:pPr>
          </w:p>
          <w:p w14:paraId="410C8496" w14:textId="77777777" w:rsidR="0060625C" w:rsidRPr="0060625C" w:rsidRDefault="0060625C" w:rsidP="0060625C">
            <w:pPr>
              <w:rPr>
                <w:rFonts w:ascii="Abel Pro" w:hAnsi="Abel Pro"/>
                <w:sz w:val="20"/>
                <w:szCs w:val="20"/>
              </w:rPr>
            </w:pPr>
          </w:p>
          <w:p w14:paraId="0069E52B" w14:textId="77777777" w:rsidR="0060625C" w:rsidRPr="0060625C" w:rsidRDefault="0060625C" w:rsidP="0060625C">
            <w:pPr>
              <w:rPr>
                <w:rFonts w:ascii="Abel Pro" w:hAnsi="Abel Pro"/>
                <w:sz w:val="20"/>
                <w:szCs w:val="20"/>
              </w:rPr>
            </w:pPr>
          </w:p>
          <w:p w14:paraId="2573A65A" w14:textId="77777777" w:rsidR="0060625C" w:rsidRPr="0060625C" w:rsidRDefault="0060625C" w:rsidP="0060625C">
            <w:pPr>
              <w:rPr>
                <w:rFonts w:ascii="Abel Pro" w:hAnsi="Abel Pro"/>
                <w:sz w:val="20"/>
                <w:szCs w:val="20"/>
              </w:rPr>
            </w:pPr>
          </w:p>
          <w:p w14:paraId="7C45964E" w14:textId="77777777" w:rsidR="0060625C" w:rsidRPr="0060625C" w:rsidRDefault="0060625C" w:rsidP="0060625C">
            <w:pPr>
              <w:rPr>
                <w:rFonts w:ascii="Abel Pro" w:hAnsi="Abel Pro"/>
                <w:sz w:val="20"/>
                <w:szCs w:val="20"/>
              </w:rPr>
            </w:pPr>
          </w:p>
          <w:p w14:paraId="79387A46" w14:textId="77777777" w:rsidR="0060625C" w:rsidRPr="0060625C" w:rsidRDefault="0060625C" w:rsidP="0060625C">
            <w:pPr>
              <w:rPr>
                <w:rFonts w:ascii="Abel Pro" w:hAnsi="Abel Pro"/>
                <w:sz w:val="20"/>
                <w:szCs w:val="20"/>
              </w:rPr>
            </w:pPr>
          </w:p>
          <w:p w14:paraId="539FB74B" w14:textId="77777777" w:rsidR="0060625C" w:rsidRPr="0060625C" w:rsidRDefault="0060625C" w:rsidP="0060625C">
            <w:pPr>
              <w:rPr>
                <w:rFonts w:ascii="Abel Pro" w:hAnsi="Abel Pro"/>
                <w:sz w:val="20"/>
                <w:szCs w:val="20"/>
              </w:rPr>
            </w:pPr>
          </w:p>
          <w:p w14:paraId="20605751" w14:textId="77777777" w:rsidR="0060625C" w:rsidRPr="0060625C" w:rsidRDefault="0060625C" w:rsidP="0060625C">
            <w:pPr>
              <w:rPr>
                <w:rFonts w:ascii="Abel Pro" w:hAnsi="Abel Pro"/>
                <w:sz w:val="20"/>
                <w:szCs w:val="20"/>
              </w:rPr>
            </w:pPr>
          </w:p>
          <w:p w14:paraId="17C45D7F" w14:textId="77777777" w:rsidR="0060625C" w:rsidRPr="0060625C" w:rsidRDefault="0060625C" w:rsidP="0060625C">
            <w:pPr>
              <w:rPr>
                <w:rFonts w:ascii="Abel Pro" w:hAnsi="Abel Pro"/>
                <w:sz w:val="20"/>
                <w:szCs w:val="20"/>
              </w:rPr>
            </w:pPr>
          </w:p>
          <w:p w14:paraId="3484BBB2" w14:textId="77777777" w:rsidR="0060625C" w:rsidRDefault="0060625C" w:rsidP="0060625C">
            <w:pPr>
              <w:rPr>
                <w:rFonts w:ascii="Abel Pro" w:hAnsi="Abel Pro"/>
                <w:sz w:val="20"/>
                <w:szCs w:val="20"/>
              </w:rPr>
            </w:pPr>
          </w:p>
          <w:p w14:paraId="0282D89E" w14:textId="77777777" w:rsidR="0060625C" w:rsidRPr="00001A4C" w:rsidRDefault="0060625C" w:rsidP="0060625C">
            <w:pPr>
              <w:ind w:firstLine="720"/>
              <w:rPr>
                <w:rFonts w:ascii="Abel Pro" w:hAnsi="Abel Pro"/>
                <w:sz w:val="36"/>
                <w:szCs w:val="36"/>
              </w:rPr>
            </w:pPr>
            <w:r w:rsidRPr="00001A4C">
              <w:rPr>
                <w:rFonts w:ascii="Abel Pro" w:hAnsi="Abel Pro"/>
                <w:sz w:val="36"/>
                <w:szCs w:val="36"/>
              </w:rPr>
              <w:t>-</w:t>
            </w:r>
          </w:p>
          <w:p w14:paraId="19B8E574" w14:textId="77777777" w:rsidR="0060625C" w:rsidRPr="00001A4C" w:rsidRDefault="0060625C" w:rsidP="0060625C">
            <w:pPr>
              <w:rPr>
                <w:rFonts w:ascii="Abel Pro" w:hAnsi="Abel Pro"/>
                <w:sz w:val="36"/>
                <w:szCs w:val="36"/>
              </w:rPr>
            </w:pPr>
          </w:p>
          <w:p w14:paraId="2388D435" w14:textId="77777777" w:rsidR="0060625C" w:rsidRPr="00001A4C" w:rsidRDefault="0060625C" w:rsidP="0060625C">
            <w:pPr>
              <w:rPr>
                <w:rFonts w:ascii="Abel Pro" w:hAnsi="Abel Pro"/>
                <w:sz w:val="36"/>
                <w:szCs w:val="36"/>
              </w:rPr>
            </w:pPr>
          </w:p>
          <w:p w14:paraId="1D458DD1" w14:textId="77777777" w:rsidR="0060625C" w:rsidRPr="00001A4C" w:rsidRDefault="0060625C" w:rsidP="0060625C">
            <w:pPr>
              <w:rPr>
                <w:rFonts w:ascii="Abel Pro" w:hAnsi="Abel Pro"/>
                <w:sz w:val="36"/>
                <w:szCs w:val="36"/>
              </w:rPr>
            </w:pPr>
          </w:p>
          <w:p w14:paraId="4F898F3B" w14:textId="105E569B" w:rsidR="0060625C" w:rsidRPr="0060625C" w:rsidRDefault="0060625C" w:rsidP="0060625C">
            <w:pPr>
              <w:ind w:firstLine="720"/>
              <w:rPr>
                <w:rFonts w:ascii="Abel Pro" w:hAnsi="Abel Pro"/>
                <w:sz w:val="20"/>
                <w:szCs w:val="20"/>
              </w:rPr>
            </w:pPr>
            <w:r w:rsidRPr="00001A4C">
              <w:rPr>
                <w:rFonts w:ascii="Abel Pro" w:hAnsi="Abel Pro"/>
                <w:sz w:val="36"/>
                <w:szCs w:val="36"/>
              </w:rPr>
              <w:t>-</w:t>
            </w:r>
          </w:p>
        </w:tc>
      </w:tr>
      <w:tr w:rsidR="00AC7398" w:rsidRPr="005C2C1E" w14:paraId="627F6AE2" w14:textId="77777777" w:rsidTr="00B2169F">
        <w:trPr>
          <w:trHeight w:val="2664"/>
        </w:trPr>
        <w:tc>
          <w:tcPr>
            <w:tcW w:w="2187" w:type="dxa"/>
            <w:vMerge/>
          </w:tcPr>
          <w:p w14:paraId="3BA901F4" w14:textId="77777777" w:rsidR="00AC7398" w:rsidRPr="005C2C1E" w:rsidRDefault="00AC7398" w:rsidP="004E7254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70" w:type="dxa"/>
            <w:vMerge w:val="restart"/>
          </w:tcPr>
          <w:p w14:paraId="5DBCCDD9" w14:textId="0D025886" w:rsidR="00AC7398" w:rsidRPr="005C2C1E" w:rsidRDefault="00AC7398" w:rsidP="0077748C">
            <w:pPr>
              <w:rPr>
                <w:rFonts w:ascii="Abel Pro" w:hAnsi="Abel Pro"/>
                <w:sz w:val="20"/>
                <w:szCs w:val="20"/>
              </w:rPr>
            </w:pPr>
            <w:bookmarkStart w:id="17" w:name="_Hlk230871070"/>
            <w:r w:rsidRPr="005C2C1E">
              <w:rPr>
                <w:rFonts w:ascii="Abel Pro" w:hAnsi="Abel Pro"/>
                <w:sz w:val="20"/>
                <w:szCs w:val="20"/>
              </w:rPr>
              <w:t>1.2.2. Unaprjeđivati lokalni sistem podrške zapošljavanju i poduzetništvu</w:t>
            </w:r>
            <w:bookmarkEnd w:id="17"/>
          </w:p>
        </w:tc>
        <w:tc>
          <w:tcPr>
            <w:tcW w:w="2199" w:type="dxa"/>
          </w:tcPr>
          <w:p w14:paraId="173E33EA" w14:textId="6E18115D" w:rsidR="00AC7398" w:rsidRPr="005C2C1E" w:rsidRDefault="00AC7398" w:rsidP="004E7254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Unaprijediti sistem saradnje sa lok</w:t>
            </w:r>
            <w:r>
              <w:rPr>
                <w:rFonts w:ascii="Abel Pro" w:hAnsi="Abel Pro"/>
                <w:sz w:val="20"/>
                <w:szCs w:val="20"/>
              </w:rPr>
              <w:t>a</w:t>
            </w:r>
            <w:r w:rsidRPr="005C2C1E">
              <w:rPr>
                <w:rFonts w:ascii="Abel Pro" w:hAnsi="Abel Pro"/>
                <w:sz w:val="20"/>
                <w:szCs w:val="20"/>
              </w:rPr>
              <w:t xml:space="preserve">lnim privrednicima i firmama u cilju smanjenja nezaposlenosti i kreiranja novih programa </w:t>
            </w:r>
          </w:p>
          <w:p w14:paraId="4328FB75" w14:textId="0F0E444C" w:rsidR="00AC7398" w:rsidRPr="005C2C1E" w:rsidRDefault="00D62553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315ECC0F" wp14:editId="4F1AE32C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22860</wp:posOffset>
                      </wp:positionV>
                      <wp:extent cx="5905500" cy="7620"/>
                      <wp:effectExtent l="0" t="0" r="19050" b="30480"/>
                      <wp:wrapNone/>
                      <wp:docPr id="877012873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0550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A6B25F" id="Straight Connector 2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75pt,1.8pt" to="460.2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2EF32116" w14:textId="36593475" w:rsidR="00AC7398" w:rsidRDefault="00AC7398" w:rsidP="004E7254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Analiza potreba poslodavaca kroz Lokalni akcioni plan zapošljavanja</w:t>
            </w:r>
          </w:p>
          <w:p w14:paraId="2F31E05D" w14:textId="23E5C69A" w:rsidR="00AC7398" w:rsidRPr="005C2C1E" w:rsidRDefault="00AC7398" w:rsidP="00775E34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59" w:type="dxa"/>
          </w:tcPr>
          <w:p w14:paraId="27792428" w14:textId="77777777" w:rsidR="00AC7398" w:rsidRPr="005C2C1E" w:rsidRDefault="00AC7398" w:rsidP="004E7254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58C169F7" w14:textId="77777777" w:rsidR="00AC7398" w:rsidRDefault="00D62553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379EC7FC" w14:textId="77777777" w:rsidR="00D62553" w:rsidRP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5A655209" w14:textId="77777777" w:rsidR="00D62553" w:rsidRP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031EC79A" w14:textId="77777777" w:rsidR="00D62553" w:rsidRP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6C0C0749" w14:textId="77777777" w:rsidR="00D62553" w:rsidRP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6DAD35AE" w14:textId="77777777" w:rsidR="00D62553" w:rsidRP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4DBBD2C5" w14:textId="77777777" w:rsidR="00D62553" w:rsidRP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2292FE2C" w14:textId="77777777" w:rsid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70558C22" w14:textId="77777777" w:rsid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6F9DBF66" w14:textId="77777777" w:rsidR="003E0F16" w:rsidRDefault="003E0F16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6D6CDA3C" w14:textId="38932EA0" w:rsidR="003E0F16" w:rsidRPr="00D62553" w:rsidRDefault="003E0F16" w:rsidP="00D62553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06F9FBD8" w14:textId="77777777" w:rsidR="00AC7398" w:rsidRDefault="00D62553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7A88801D" w14:textId="77777777" w:rsidR="00D62553" w:rsidRP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00189211" w14:textId="77777777" w:rsidR="00D62553" w:rsidRP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55AE9967" w14:textId="77777777" w:rsidR="00D62553" w:rsidRP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7F015052" w14:textId="77777777" w:rsidR="00D62553" w:rsidRP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145316D2" w14:textId="77777777" w:rsidR="00D62553" w:rsidRP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3E659DA3" w14:textId="77777777" w:rsidR="00D62553" w:rsidRP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22936044" w14:textId="77777777" w:rsid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1674F961" w14:textId="77777777" w:rsid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4692A945" w14:textId="77777777" w:rsidR="003E0F16" w:rsidRDefault="003E0F16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03FD297C" w14:textId="15AF566A" w:rsidR="003E0F16" w:rsidRPr="00D62553" w:rsidRDefault="003E0F16" w:rsidP="00D62553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1944531F" w14:textId="77777777" w:rsidR="00AC7398" w:rsidRDefault="00D62553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3AC26CB1" w14:textId="77777777" w:rsidR="00D62553" w:rsidRP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1033EC11" w14:textId="77777777" w:rsidR="00D62553" w:rsidRP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5371D9B4" w14:textId="77777777" w:rsidR="00D62553" w:rsidRP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5BDC2111" w14:textId="77777777" w:rsidR="00D62553" w:rsidRP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7FD375E4" w14:textId="77777777" w:rsidR="00D62553" w:rsidRP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426A7019" w14:textId="77777777" w:rsidR="00D62553" w:rsidRP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33763B79" w14:textId="77777777" w:rsid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1178FB82" w14:textId="77777777" w:rsid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0B742E81" w14:textId="77777777" w:rsidR="003E0F16" w:rsidRDefault="003E0F16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222D2CED" w14:textId="6A5033C0" w:rsidR="003E0F16" w:rsidRPr="00D62553" w:rsidRDefault="003E0F16" w:rsidP="00D62553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3" w:type="dxa"/>
          </w:tcPr>
          <w:p w14:paraId="71118005" w14:textId="77777777" w:rsidR="00AC7398" w:rsidRDefault="00D62553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2C0BEEAA" w14:textId="77777777" w:rsidR="003E0F16" w:rsidRPr="003E0F16" w:rsidRDefault="003E0F16" w:rsidP="003E0F16">
            <w:pPr>
              <w:rPr>
                <w:rFonts w:ascii="Abel Pro" w:hAnsi="Abel Pro"/>
                <w:sz w:val="20"/>
                <w:szCs w:val="20"/>
              </w:rPr>
            </w:pPr>
          </w:p>
          <w:p w14:paraId="1DC66C25" w14:textId="77777777" w:rsidR="003E0F16" w:rsidRPr="003E0F16" w:rsidRDefault="003E0F16" w:rsidP="003E0F16">
            <w:pPr>
              <w:rPr>
                <w:rFonts w:ascii="Abel Pro" w:hAnsi="Abel Pro"/>
                <w:sz w:val="20"/>
                <w:szCs w:val="20"/>
              </w:rPr>
            </w:pPr>
          </w:p>
          <w:p w14:paraId="1BA79739" w14:textId="77777777" w:rsidR="003E0F16" w:rsidRPr="003E0F16" w:rsidRDefault="003E0F16" w:rsidP="003E0F16">
            <w:pPr>
              <w:rPr>
                <w:rFonts w:ascii="Abel Pro" w:hAnsi="Abel Pro"/>
                <w:sz w:val="20"/>
                <w:szCs w:val="20"/>
              </w:rPr>
            </w:pPr>
          </w:p>
          <w:p w14:paraId="3466025B" w14:textId="77777777" w:rsidR="003E0F16" w:rsidRPr="003E0F16" w:rsidRDefault="003E0F16" w:rsidP="003E0F16">
            <w:pPr>
              <w:rPr>
                <w:rFonts w:ascii="Abel Pro" w:hAnsi="Abel Pro"/>
                <w:sz w:val="20"/>
                <w:szCs w:val="20"/>
              </w:rPr>
            </w:pPr>
          </w:p>
          <w:p w14:paraId="54F5B9A5" w14:textId="77777777" w:rsidR="003E0F16" w:rsidRPr="003E0F16" w:rsidRDefault="003E0F16" w:rsidP="003E0F16">
            <w:pPr>
              <w:rPr>
                <w:rFonts w:ascii="Abel Pro" w:hAnsi="Abel Pro"/>
                <w:sz w:val="20"/>
                <w:szCs w:val="20"/>
              </w:rPr>
            </w:pPr>
          </w:p>
          <w:p w14:paraId="3539E362" w14:textId="77777777" w:rsidR="003E0F16" w:rsidRDefault="003E0F16" w:rsidP="003E0F16">
            <w:pPr>
              <w:rPr>
                <w:rFonts w:ascii="Abel Pro" w:hAnsi="Abel Pro"/>
                <w:sz w:val="20"/>
                <w:szCs w:val="20"/>
              </w:rPr>
            </w:pPr>
          </w:p>
          <w:p w14:paraId="6E7900FB" w14:textId="77777777" w:rsidR="003E0F16" w:rsidRDefault="003E0F16" w:rsidP="003E0F16">
            <w:pPr>
              <w:rPr>
                <w:rFonts w:ascii="Abel Pro" w:hAnsi="Abel Pro"/>
                <w:sz w:val="20"/>
                <w:szCs w:val="20"/>
              </w:rPr>
            </w:pPr>
          </w:p>
          <w:p w14:paraId="0D38E57B" w14:textId="77777777" w:rsidR="003E0F16" w:rsidRDefault="003E0F16" w:rsidP="003E0F16">
            <w:pPr>
              <w:rPr>
                <w:rFonts w:ascii="Abel Pro" w:hAnsi="Abel Pro"/>
                <w:sz w:val="20"/>
                <w:szCs w:val="20"/>
              </w:rPr>
            </w:pPr>
          </w:p>
          <w:p w14:paraId="52283DB2" w14:textId="77777777" w:rsidR="003E0F16" w:rsidRDefault="003E0F16" w:rsidP="003E0F16">
            <w:pPr>
              <w:rPr>
                <w:rFonts w:ascii="Abel Pro" w:hAnsi="Abel Pro"/>
                <w:sz w:val="20"/>
                <w:szCs w:val="20"/>
              </w:rPr>
            </w:pPr>
          </w:p>
          <w:p w14:paraId="3A214063" w14:textId="3F044035" w:rsidR="003E0F16" w:rsidRPr="003E0F16" w:rsidRDefault="003E0F16" w:rsidP="003E0F16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4" w:type="dxa"/>
          </w:tcPr>
          <w:p w14:paraId="42F998AC" w14:textId="77777777" w:rsidR="00AC7398" w:rsidRDefault="00D62553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7722F90C" w14:textId="77777777" w:rsidR="003E0F16" w:rsidRPr="003E0F16" w:rsidRDefault="003E0F16" w:rsidP="003E0F16">
            <w:pPr>
              <w:rPr>
                <w:rFonts w:ascii="Abel Pro" w:hAnsi="Abel Pro"/>
                <w:sz w:val="20"/>
                <w:szCs w:val="20"/>
              </w:rPr>
            </w:pPr>
          </w:p>
          <w:p w14:paraId="414F2E83" w14:textId="77777777" w:rsidR="003E0F16" w:rsidRPr="003E0F16" w:rsidRDefault="003E0F16" w:rsidP="003E0F16">
            <w:pPr>
              <w:rPr>
                <w:rFonts w:ascii="Abel Pro" w:hAnsi="Abel Pro"/>
                <w:sz w:val="20"/>
                <w:szCs w:val="20"/>
              </w:rPr>
            </w:pPr>
          </w:p>
          <w:p w14:paraId="57D1292C" w14:textId="77777777" w:rsidR="003E0F16" w:rsidRPr="003E0F16" w:rsidRDefault="003E0F16" w:rsidP="003E0F16">
            <w:pPr>
              <w:rPr>
                <w:rFonts w:ascii="Abel Pro" w:hAnsi="Abel Pro"/>
                <w:sz w:val="20"/>
                <w:szCs w:val="20"/>
              </w:rPr>
            </w:pPr>
          </w:p>
          <w:p w14:paraId="4C4C6E1F" w14:textId="77777777" w:rsidR="003E0F16" w:rsidRPr="003E0F16" w:rsidRDefault="003E0F16" w:rsidP="003E0F16">
            <w:pPr>
              <w:rPr>
                <w:rFonts w:ascii="Abel Pro" w:hAnsi="Abel Pro"/>
                <w:sz w:val="20"/>
                <w:szCs w:val="20"/>
              </w:rPr>
            </w:pPr>
          </w:p>
          <w:p w14:paraId="71DFC835" w14:textId="77777777" w:rsidR="003E0F16" w:rsidRDefault="003E0F16" w:rsidP="003E0F16">
            <w:pPr>
              <w:rPr>
                <w:rFonts w:ascii="Abel Pro" w:hAnsi="Abel Pro"/>
                <w:sz w:val="20"/>
                <w:szCs w:val="20"/>
              </w:rPr>
            </w:pPr>
          </w:p>
          <w:p w14:paraId="63915E0C" w14:textId="77777777" w:rsidR="003E0F16" w:rsidRDefault="003E0F16" w:rsidP="003E0F16">
            <w:pPr>
              <w:rPr>
                <w:rFonts w:ascii="Abel Pro" w:hAnsi="Abel Pro"/>
                <w:sz w:val="20"/>
                <w:szCs w:val="20"/>
              </w:rPr>
            </w:pPr>
          </w:p>
          <w:p w14:paraId="3F8A9B91" w14:textId="77777777" w:rsidR="003E0F16" w:rsidRDefault="003E0F16" w:rsidP="003E0F16">
            <w:pPr>
              <w:rPr>
                <w:rFonts w:ascii="Abel Pro" w:hAnsi="Abel Pro"/>
                <w:sz w:val="20"/>
                <w:szCs w:val="20"/>
              </w:rPr>
            </w:pPr>
          </w:p>
          <w:p w14:paraId="7701E414" w14:textId="77777777" w:rsidR="003E0F16" w:rsidRDefault="003E0F16" w:rsidP="003E0F16">
            <w:pPr>
              <w:rPr>
                <w:rFonts w:ascii="Abel Pro" w:hAnsi="Abel Pro"/>
                <w:sz w:val="20"/>
                <w:szCs w:val="20"/>
              </w:rPr>
            </w:pPr>
          </w:p>
          <w:p w14:paraId="3F1D30FF" w14:textId="77777777" w:rsidR="003E0F16" w:rsidRDefault="003E0F16" w:rsidP="003E0F16">
            <w:pPr>
              <w:rPr>
                <w:rFonts w:ascii="Abel Pro" w:hAnsi="Abel Pro"/>
                <w:sz w:val="20"/>
                <w:szCs w:val="20"/>
              </w:rPr>
            </w:pPr>
          </w:p>
          <w:p w14:paraId="28AFE9F6" w14:textId="45241142" w:rsidR="003E0F16" w:rsidRPr="003E0F16" w:rsidRDefault="003E0F16" w:rsidP="003E0F16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3" w:type="dxa"/>
          </w:tcPr>
          <w:p w14:paraId="15FF9063" w14:textId="77777777" w:rsidR="00AC7398" w:rsidRDefault="00D62553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Općina Vogošća</w:t>
            </w:r>
          </w:p>
          <w:p w14:paraId="28BFF479" w14:textId="77777777" w:rsidR="00D62553" w:rsidRDefault="00D62553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Loklani privrednici i firme</w:t>
            </w:r>
          </w:p>
          <w:p w14:paraId="4E9AC887" w14:textId="77777777" w:rsidR="00D62553" w:rsidRP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1376E5FE" w14:textId="77777777" w:rsidR="00D62553" w:rsidRP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72B1BBFE" w14:textId="77777777" w:rsidR="00D62553" w:rsidRP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59FD249F" w14:textId="77777777" w:rsidR="00D62553" w:rsidRP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525A0D05" w14:textId="77777777" w:rsid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</w:p>
          <w:p w14:paraId="137F2712" w14:textId="77777777" w:rsid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 xml:space="preserve">Općina Vogošća </w:t>
            </w:r>
          </w:p>
          <w:p w14:paraId="54E0520E" w14:textId="77777777" w:rsidR="00D62553" w:rsidRDefault="00D62553" w:rsidP="00D62553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 xml:space="preserve">Poslodavci s područja općine </w:t>
            </w:r>
          </w:p>
          <w:p w14:paraId="7FAF4D97" w14:textId="2B45E452" w:rsidR="003E0F16" w:rsidRPr="00D62553" w:rsidRDefault="003E0F16" w:rsidP="00D62553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88" w:type="dxa"/>
          </w:tcPr>
          <w:p w14:paraId="6DB06E0C" w14:textId="77777777" w:rsidR="0060625C" w:rsidRPr="00001A4C" w:rsidRDefault="0060625C" w:rsidP="0060625C">
            <w:pPr>
              <w:rPr>
                <w:rFonts w:ascii="Abel Pro" w:hAnsi="Abel Pro"/>
                <w:sz w:val="40"/>
                <w:szCs w:val="40"/>
              </w:rPr>
            </w:pPr>
          </w:p>
          <w:p w14:paraId="318652F6" w14:textId="77777777" w:rsidR="0060625C" w:rsidRPr="00001A4C" w:rsidRDefault="0060625C" w:rsidP="0060625C">
            <w:pPr>
              <w:ind w:firstLine="720"/>
              <w:rPr>
                <w:rFonts w:ascii="Abel Pro" w:hAnsi="Abel Pro"/>
                <w:sz w:val="40"/>
                <w:szCs w:val="40"/>
              </w:rPr>
            </w:pPr>
            <w:r w:rsidRPr="00001A4C">
              <w:rPr>
                <w:rFonts w:ascii="Abel Pro" w:hAnsi="Abel Pro"/>
                <w:sz w:val="40"/>
                <w:szCs w:val="40"/>
              </w:rPr>
              <w:t>-</w:t>
            </w:r>
          </w:p>
          <w:p w14:paraId="01BA0803" w14:textId="5B8EE8A7" w:rsidR="0060625C" w:rsidRPr="00001A4C" w:rsidRDefault="0060625C" w:rsidP="0060625C">
            <w:pPr>
              <w:rPr>
                <w:rFonts w:ascii="Abel Pro" w:hAnsi="Abel Pro"/>
                <w:sz w:val="40"/>
                <w:szCs w:val="40"/>
              </w:rPr>
            </w:pPr>
          </w:p>
          <w:p w14:paraId="14FAA541" w14:textId="77777777" w:rsidR="00001A4C" w:rsidRDefault="00001A4C" w:rsidP="0060625C">
            <w:pPr>
              <w:ind w:firstLine="720"/>
              <w:rPr>
                <w:rFonts w:ascii="Abel Pro" w:hAnsi="Abel Pro"/>
                <w:sz w:val="40"/>
                <w:szCs w:val="40"/>
              </w:rPr>
            </w:pPr>
          </w:p>
          <w:p w14:paraId="0340A826" w14:textId="6EA261B6" w:rsidR="0060625C" w:rsidRPr="00001A4C" w:rsidRDefault="0060625C" w:rsidP="00001A4C">
            <w:pPr>
              <w:ind w:firstLine="720"/>
              <w:rPr>
                <w:rFonts w:ascii="Abel Pro" w:hAnsi="Abel Pro"/>
                <w:sz w:val="40"/>
                <w:szCs w:val="40"/>
              </w:rPr>
            </w:pPr>
            <w:r w:rsidRPr="00001A4C">
              <w:rPr>
                <w:rFonts w:ascii="Abel Pro" w:hAnsi="Abel Pro"/>
                <w:sz w:val="40"/>
                <w:szCs w:val="40"/>
              </w:rPr>
              <w:t>-</w:t>
            </w:r>
          </w:p>
        </w:tc>
      </w:tr>
      <w:tr w:rsidR="00B2169F" w:rsidRPr="005C2C1E" w14:paraId="00ADE7C7" w14:textId="77777777" w:rsidTr="00001A4C">
        <w:trPr>
          <w:trHeight w:val="1474"/>
        </w:trPr>
        <w:tc>
          <w:tcPr>
            <w:tcW w:w="2187" w:type="dxa"/>
            <w:vMerge/>
          </w:tcPr>
          <w:p w14:paraId="37DACAE3" w14:textId="77777777" w:rsidR="00B2169F" w:rsidRPr="005C2C1E" w:rsidRDefault="00B2169F" w:rsidP="004E7254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70" w:type="dxa"/>
            <w:vMerge/>
          </w:tcPr>
          <w:p w14:paraId="5FA6336A" w14:textId="77777777" w:rsidR="00B2169F" w:rsidRPr="005C2C1E" w:rsidRDefault="00B2169F" w:rsidP="0077748C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9" w:type="dxa"/>
          </w:tcPr>
          <w:p w14:paraId="060F5841" w14:textId="77777777" w:rsidR="00B2169F" w:rsidRPr="005C2C1E" w:rsidRDefault="00B2169F" w:rsidP="00B2169F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Usposta</w:t>
            </w:r>
            <w:r>
              <w:rPr>
                <w:rFonts w:ascii="Abel Pro" w:hAnsi="Abel Pro"/>
                <w:sz w:val="20"/>
                <w:szCs w:val="20"/>
              </w:rPr>
              <w:t>vljati</w:t>
            </w:r>
            <w:r w:rsidRPr="005C2C1E">
              <w:rPr>
                <w:rFonts w:ascii="Abel Pro" w:hAnsi="Abel Pro"/>
                <w:sz w:val="20"/>
                <w:szCs w:val="20"/>
              </w:rPr>
              <w:t xml:space="preserve"> sistem rodno razvrstanog praćenja i evaluacije mjera zapošljavanja mladih </w:t>
            </w:r>
          </w:p>
        </w:tc>
        <w:tc>
          <w:tcPr>
            <w:tcW w:w="459" w:type="dxa"/>
          </w:tcPr>
          <w:p w14:paraId="15B97AED" w14:textId="77777777" w:rsidR="00B2169F" w:rsidRPr="005C2C1E" w:rsidRDefault="00B2169F" w:rsidP="004E7254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038D1D7D" w14:textId="77777777" w:rsidR="00B2169F" w:rsidRDefault="00B2169F" w:rsidP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57B0E6CD" w14:textId="77777777" w:rsidR="00B2169F" w:rsidRDefault="00B2169F" w:rsidP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07AD8A40" w14:textId="77777777" w:rsidR="00B2169F" w:rsidRDefault="00B2169F" w:rsidP="00B2169F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3A2B33E5" w14:textId="77777777" w:rsidR="00B2169F" w:rsidRDefault="00B2169F" w:rsidP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26729AF4" w14:textId="77777777" w:rsidR="00B2169F" w:rsidRDefault="00B2169F" w:rsidP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279D7CE9" w14:textId="77777777" w:rsidR="00B2169F" w:rsidRDefault="00B2169F" w:rsidP="00B2169F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3515C195" w14:textId="77777777" w:rsidR="00B2169F" w:rsidRDefault="00B2169F" w:rsidP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1EB03E3C" w14:textId="77777777" w:rsidR="00B2169F" w:rsidRDefault="00B2169F" w:rsidP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5FCDD14E" w14:textId="77777777" w:rsidR="00B2169F" w:rsidRDefault="00B2169F" w:rsidP="00B2169F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3" w:type="dxa"/>
          </w:tcPr>
          <w:p w14:paraId="509C4670" w14:textId="77777777" w:rsidR="00B2169F" w:rsidRDefault="00B2169F" w:rsidP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16470E82" w14:textId="77777777" w:rsidR="00B2169F" w:rsidRDefault="00B2169F" w:rsidP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75E3954B" w14:textId="77777777" w:rsidR="00B2169F" w:rsidRDefault="00B2169F" w:rsidP="00B2169F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4" w:type="dxa"/>
          </w:tcPr>
          <w:p w14:paraId="316866F3" w14:textId="77777777" w:rsidR="00B2169F" w:rsidRDefault="00B2169F" w:rsidP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0D425784" w14:textId="77777777" w:rsidR="00B2169F" w:rsidRDefault="00B2169F" w:rsidP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36E35708" w14:textId="77777777" w:rsidR="00B2169F" w:rsidRDefault="00B2169F" w:rsidP="00B2169F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2193" w:type="dxa"/>
          </w:tcPr>
          <w:p w14:paraId="227FFDC3" w14:textId="77777777" w:rsidR="00B2169F" w:rsidRDefault="00B2169F" w:rsidP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0974582C" w14:textId="77777777" w:rsidR="00B2169F" w:rsidRDefault="00B2169F" w:rsidP="00B2169F">
            <w:pPr>
              <w:rPr>
                <w:rFonts w:ascii="Abel Pro" w:hAnsi="Abel Pro"/>
                <w:sz w:val="20"/>
                <w:szCs w:val="20"/>
              </w:rPr>
            </w:pPr>
            <w:r w:rsidRPr="00985572">
              <w:rPr>
                <w:rFonts w:ascii="Abel Pro" w:hAnsi="Abel Pro"/>
                <w:sz w:val="20"/>
                <w:szCs w:val="20"/>
              </w:rPr>
              <w:t>Služba za privredu, integrisani lokalni razvoj i društvene djelatnosti</w:t>
            </w:r>
          </w:p>
          <w:p w14:paraId="4A8EA041" w14:textId="77777777" w:rsidR="00B2169F" w:rsidRDefault="00B2169F" w:rsidP="00D62553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88" w:type="dxa"/>
          </w:tcPr>
          <w:p w14:paraId="4370BE7D" w14:textId="77777777" w:rsidR="00B2169F" w:rsidRPr="00001A4C" w:rsidRDefault="00B2169F" w:rsidP="00001A4C">
            <w:pPr>
              <w:rPr>
                <w:rFonts w:ascii="Abel Pro" w:hAnsi="Abel Pro"/>
                <w:sz w:val="40"/>
                <w:szCs w:val="40"/>
              </w:rPr>
            </w:pPr>
          </w:p>
          <w:p w14:paraId="5CA6A8FD" w14:textId="77777777" w:rsidR="00B2169F" w:rsidRPr="00001A4C" w:rsidRDefault="00B2169F" w:rsidP="00B2169F">
            <w:pPr>
              <w:ind w:firstLine="720"/>
              <w:rPr>
                <w:rFonts w:ascii="Abel Pro" w:hAnsi="Abel Pro"/>
                <w:sz w:val="40"/>
                <w:szCs w:val="40"/>
              </w:rPr>
            </w:pPr>
            <w:r w:rsidRPr="00001A4C">
              <w:rPr>
                <w:rFonts w:ascii="Abel Pro" w:hAnsi="Abel Pro"/>
                <w:sz w:val="40"/>
                <w:szCs w:val="40"/>
              </w:rPr>
              <w:t>-</w:t>
            </w:r>
          </w:p>
        </w:tc>
      </w:tr>
      <w:bookmarkEnd w:id="15"/>
      <w:tr w:rsidR="00AC7398" w:rsidRPr="005C2C1E" w14:paraId="264A269C" w14:textId="77777777" w:rsidTr="00001A4C">
        <w:trPr>
          <w:trHeight w:val="6746"/>
        </w:trPr>
        <w:tc>
          <w:tcPr>
            <w:tcW w:w="2187" w:type="dxa"/>
            <w:vMerge/>
          </w:tcPr>
          <w:p w14:paraId="4B7BBFC0" w14:textId="77777777" w:rsidR="00AC7398" w:rsidRPr="005C2C1E" w:rsidRDefault="00AC7398" w:rsidP="004E7254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70" w:type="dxa"/>
            <w:vMerge/>
          </w:tcPr>
          <w:p w14:paraId="6577F600" w14:textId="77777777" w:rsidR="00AC7398" w:rsidRPr="005C2C1E" w:rsidRDefault="00AC7398" w:rsidP="0077748C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9" w:type="dxa"/>
          </w:tcPr>
          <w:p w14:paraId="68D5C071" w14:textId="6EE629AC" w:rsidR="00AC7398" w:rsidRDefault="00AC7398" w:rsidP="00775E34">
            <w:pPr>
              <w:rPr>
                <w:rFonts w:ascii="Abel Pro" w:hAnsi="Abel Pro"/>
                <w:sz w:val="20"/>
                <w:szCs w:val="20"/>
              </w:rPr>
            </w:pPr>
            <w:bookmarkStart w:id="18" w:name="_Hlk231198965"/>
            <w:r w:rsidRPr="005C2C1E">
              <w:rPr>
                <w:rFonts w:ascii="Abel Pro" w:hAnsi="Abel Pro"/>
                <w:sz w:val="20"/>
                <w:szCs w:val="20"/>
              </w:rPr>
              <w:t>Uspostav</w:t>
            </w:r>
            <w:r w:rsidR="002B600E">
              <w:rPr>
                <w:rFonts w:ascii="Abel Pro" w:hAnsi="Abel Pro"/>
                <w:sz w:val="20"/>
                <w:szCs w:val="20"/>
              </w:rPr>
              <w:t>ljati</w:t>
            </w:r>
            <w:r w:rsidRPr="005C2C1E">
              <w:rPr>
                <w:rFonts w:ascii="Abel Pro" w:hAnsi="Abel Pro"/>
                <w:sz w:val="20"/>
                <w:szCs w:val="20"/>
              </w:rPr>
              <w:t xml:space="preserve"> baze podataka korisnika programa zapošljavanja</w:t>
            </w:r>
          </w:p>
          <w:p w14:paraId="6B44AEF3" w14:textId="77777777" w:rsidR="00AC7398" w:rsidRPr="005C2C1E" w:rsidRDefault="00AC7398" w:rsidP="00775E3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53A68A4D" wp14:editId="1C05F2F0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119380</wp:posOffset>
                      </wp:positionV>
                      <wp:extent cx="5905500" cy="7620"/>
                      <wp:effectExtent l="0" t="0" r="19050" b="30480"/>
                      <wp:wrapNone/>
                      <wp:docPr id="881667869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0550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1A0143" id="Straight Connector 2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2pt,9.4pt" to="460.8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44F8A2CD" w14:textId="77777777" w:rsidR="00AC7398" w:rsidRPr="005C2C1E" w:rsidRDefault="00AC7398" w:rsidP="00775E3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Nastaviti sa programom zapošljavanja bez zasnivanja radnog odnosa</w:t>
            </w:r>
          </w:p>
          <w:p w14:paraId="118A7C80" w14:textId="77777777" w:rsidR="00AC7398" w:rsidRPr="005C2C1E" w:rsidRDefault="00AC7398" w:rsidP="00775E3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2ABDA8E4" wp14:editId="410329F4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104140</wp:posOffset>
                      </wp:positionV>
                      <wp:extent cx="5905500" cy="7620"/>
                      <wp:effectExtent l="0" t="0" r="19050" b="30480"/>
                      <wp:wrapNone/>
                      <wp:docPr id="1886159333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0550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6DF2F2" id="Straight Connector 2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2pt,8.2pt" to="460.8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08D6EECE" w14:textId="77777777" w:rsidR="00AC7398" w:rsidRPr="005C2C1E" w:rsidRDefault="00AC7398" w:rsidP="00775E34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 xml:space="preserve">Promovisati programe Zavoda za zapošljavanje </w:t>
            </w:r>
            <w:r>
              <w:rPr>
                <w:rFonts w:ascii="Abel Pro" w:hAnsi="Abel Pro"/>
                <w:sz w:val="20"/>
                <w:szCs w:val="20"/>
              </w:rPr>
              <w:t>i</w:t>
            </w:r>
            <w:r w:rsidRPr="005C2C1E">
              <w:rPr>
                <w:rFonts w:ascii="Abel Pro" w:hAnsi="Abel Pro"/>
                <w:sz w:val="20"/>
                <w:szCs w:val="20"/>
              </w:rPr>
              <w:t xml:space="preserve"> Ministarstva privrede KS putem kanala informisanja u općini</w:t>
            </w:r>
          </w:p>
          <w:p w14:paraId="38940012" w14:textId="77777777" w:rsidR="00AC7398" w:rsidRPr="005C2C1E" w:rsidRDefault="00AC7398" w:rsidP="00775E3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48F3BA57" wp14:editId="5E51D839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27940</wp:posOffset>
                      </wp:positionV>
                      <wp:extent cx="5905500" cy="7620"/>
                      <wp:effectExtent l="0" t="0" r="19050" b="30480"/>
                      <wp:wrapNone/>
                      <wp:docPr id="743055803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0550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4B7C043" id="Straight Connector 2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2pt,2.2pt" to="460.8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12132625" w14:textId="3CC81770" w:rsidR="003E0F16" w:rsidRDefault="003E0F16" w:rsidP="00775E34">
            <w:pPr>
              <w:rPr>
                <w:rFonts w:ascii="Abel Pro" w:hAnsi="Abel Pro"/>
                <w:sz w:val="20"/>
                <w:szCs w:val="20"/>
              </w:rPr>
            </w:pPr>
            <w:r w:rsidRPr="003E0F16">
              <w:rPr>
                <w:rFonts w:ascii="Abel Pro" w:hAnsi="Abel Pro"/>
                <w:sz w:val="20"/>
                <w:szCs w:val="20"/>
              </w:rPr>
              <w:t>Pokrenuti aktivnosti za akreditaciju i registraciju Srednjoškolsk</w:t>
            </w:r>
            <w:r w:rsidR="00A61981">
              <w:rPr>
                <w:rFonts w:ascii="Abel Pro" w:hAnsi="Abel Pro"/>
                <w:sz w:val="20"/>
                <w:szCs w:val="20"/>
              </w:rPr>
              <w:t xml:space="preserve">og </w:t>
            </w:r>
            <w:r w:rsidRPr="003E0F16">
              <w:rPr>
                <w:rFonts w:ascii="Abel Pro" w:hAnsi="Abel Pro"/>
                <w:sz w:val="20"/>
                <w:szCs w:val="20"/>
              </w:rPr>
              <w:t>cent</w:t>
            </w:r>
            <w:r w:rsidR="00A61981">
              <w:rPr>
                <w:rFonts w:ascii="Abel Pro" w:hAnsi="Abel Pro"/>
                <w:sz w:val="20"/>
                <w:szCs w:val="20"/>
              </w:rPr>
              <w:t>ra</w:t>
            </w:r>
            <w:r w:rsidRPr="003E0F16">
              <w:rPr>
                <w:rFonts w:ascii="Abel Pro" w:hAnsi="Abel Pro"/>
                <w:sz w:val="20"/>
                <w:szCs w:val="20"/>
              </w:rPr>
              <w:t xml:space="preserve"> Vogošća za provođenje programa obrazovanja odraslih</w:t>
            </w:r>
          </w:p>
          <w:p w14:paraId="396ABD92" w14:textId="4A6B511A" w:rsidR="00AC7398" w:rsidRDefault="00AC7398" w:rsidP="00775E3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47951FEE" wp14:editId="1FA608D7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58420</wp:posOffset>
                      </wp:positionV>
                      <wp:extent cx="5905500" cy="7620"/>
                      <wp:effectExtent l="0" t="0" r="19050" b="30480"/>
                      <wp:wrapNone/>
                      <wp:docPr id="758040441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0550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954FFA" id="Straight Connector 2" o:spid="_x0000_s1026" style="position:absolute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2pt,4.6pt" to="460.8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46254241" w14:textId="51B6D914" w:rsidR="00AC7398" w:rsidRPr="005C2C1E" w:rsidRDefault="00AC7398" w:rsidP="00775E3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Uspostaviti programe  prekvalifikacija i dokvalifikacija u skladu s potrebama tržišta rada</w:t>
            </w:r>
            <w:bookmarkEnd w:id="18"/>
          </w:p>
        </w:tc>
        <w:tc>
          <w:tcPr>
            <w:tcW w:w="459" w:type="dxa"/>
          </w:tcPr>
          <w:p w14:paraId="2A13ABF4" w14:textId="77777777" w:rsidR="00AC7398" w:rsidRDefault="00AC7398" w:rsidP="004E7254">
            <w:pPr>
              <w:rPr>
                <w:rFonts w:ascii="Abel Pro" w:hAnsi="Abel Pro"/>
                <w:sz w:val="20"/>
                <w:szCs w:val="20"/>
              </w:rPr>
            </w:pPr>
          </w:p>
          <w:p w14:paraId="7171540A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7DF3E9CD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448F36CD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4A726409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10B1D4DA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4A00B7E7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32C8221F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077FAC40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3B0478E8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3656C72B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0316559F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353EF9E6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14030D1E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28686C2D" w14:textId="77777777" w:rsid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1E6B92CE" w14:textId="490ACF04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2A4E0B02" w14:textId="77777777" w:rsidR="00AC7398" w:rsidRDefault="002B600E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68023640" w14:textId="77777777" w:rsidR="002B600E" w:rsidRPr="002B600E" w:rsidRDefault="002B600E" w:rsidP="002B600E">
            <w:pPr>
              <w:rPr>
                <w:rFonts w:ascii="Abel Pro" w:hAnsi="Abel Pro"/>
                <w:sz w:val="20"/>
                <w:szCs w:val="20"/>
              </w:rPr>
            </w:pPr>
          </w:p>
          <w:p w14:paraId="5E0D6637" w14:textId="77777777" w:rsidR="002B600E" w:rsidRPr="002B600E" w:rsidRDefault="002B600E" w:rsidP="002B600E">
            <w:pPr>
              <w:rPr>
                <w:rFonts w:ascii="Abel Pro" w:hAnsi="Abel Pro"/>
                <w:sz w:val="20"/>
                <w:szCs w:val="20"/>
              </w:rPr>
            </w:pPr>
          </w:p>
          <w:p w14:paraId="6A353968" w14:textId="77777777" w:rsidR="002B600E" w:rsidRPr="002B600E" w:rsidRDefault="002B600E" w:rsidP="002B600E">
            <w:pPr>
              <w:rPr>
                <w:rFonts w:ascii="Abel Pro" w:hAnsi="Abel Pro"/>
                <w:sz w:val="20"/>
                <w:szCs w:val="20"/>
              </w:rPr>
            </w:pPr>
          </w:p>
          <w:p w14:paraId="66D6CB22" w14:textId="77777777" w:rsidR="002B600E" w:rsidRDefault="002B600E" w:rsidP="002B600E">
            <w:pPr>
              <w:rPr>
                <w:rFonts w:ascii="Abel Pro" w:hAnsi="Abel Pro"/>
                <w:sz w:val="20"/>
                <w:szCs w:val="20"/>
              </w:rPr>
            </w:pPr>
          </w:p>
          <w:p w14:paraId="7395B528" w14:textId="77777777" w:rsidR="002B600E" w:rsidRDefault="002B600E" w:rsidP="002B600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131AD60D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18F7C939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1D5DEC4E" w14:textId="77777777" w:rsid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64722698" w14:textId="77777777" w:rsid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3EA2C37A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6608AFE8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24D6186D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2A3B2B20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7784C594" w14:textId="77777777" w:rsid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6B8F44B8" w14:textId="77777777" w:rsid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71827DCC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26A7283B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40984B8C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16715BFF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427DFC8C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3905B782" w14:textId="77777777" w:rsid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1FEB9E7D" w14:textId="2B5DD144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4AE35B9B" w14:textId="77777777" w:rsidR="00AC7398" w:rsidRDefault="002B600E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5FDF8311" w14:textId="77777777" w:rsidR="002B600E" w:rsidRPr="002B600E" w:rsidRDefault="002B600E" w:rsidP="002B600E">
            <w:pPr>
              <w:rPr>
                <w:rFonts w:ascii="Abel Pro" w:hAnsi="Abel Pro"/>
                <w:sz w:val="20"/>
                <w:szCs w:val="20"/>
              </w:rPr>
            </w:pPr>
          </w:p>
          <w:p w14:paraId="4320500B" w14:textId="77777777" w:rsidR="002B600E" w:rsidRPr="002B600E" w:rsidRDefault="002B600E" w:rsidP="002B600E">
            <w:pPr>
              <w:rPr>
                <w:rFonts w:ascii="Abel Pro" w:hAnsi="Abel Pro"/>
                <w:sz w:val="20"/>
                <w:szCs w:val="20"/>
              </w:rPr>
            </w:pPr>
          </w:p>
          <w:p w14:paraId="55D3B540" w14:textId="77777777" w:rsidR="002B600E" w:rsidRPr="002B600E" w:rsidRDefault="002B600E" w:rsidP="002B600E">
            <w:pPr>
              <w:rPr>
                <w:rFonts w:ascii="Abel Pro" w:hAnsi="Abel Pro"/>
                <w:sz w:val="20"/>
                <w:szCs w:val="20"/>
              </w:rPr>
            </w:pPr>
          </w:p>
          <w:p w14:paraId="01F70C9C" w14:textId="77777777" w:rsidR="002B600E" w:rsidRDefault="002B600E" w:rsidP="002B600E">
            <w:pPr>
              <w:rPr>
                <w:rFonts w:ascii="Abel Pro" w:hAnsi="Abel Pro"/>
                <w:sz w:val="20"/>
                <w:szCs w:val="20"/>
              </w:rPr>
            </w:pPr>
          </w:p>
          <w:p w14:paraId="14F91282" w14:textId="77777777" w:rsidR="002B600E" w:rsidRDefault="002B600E" w:rsidP="002B600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038B8E51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674D3579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38FD66C9" w14:textId="77777777" w:rsid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7B83B6F6" w14:textId="77777777" w:rsid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63D32D6C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24CA6D18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08E364F6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505ED375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01AADDFB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4A6A27E8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726E3680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3A1089CC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6EBD4EAA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11017417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518C1CCE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53570EE6" w14:textId="77777777" w:rsid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2D2BD6FC" w14:textId="4DE366A5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0F5E2C7B" w14:textId="77777777" w:rsidR="00AC7398" w:rsidRDefault="002B600E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7EAA2A45" w14:textId="77777777" w:rsidR="002B600E" w:rsidRPr="002B600E" w:rsidRDefault="002B600E" w:rsidP="002B600E">
            <w:pPr>
              <w:rPr>
                <w:rFonts w:ascii="Abel Pro" w:hAnsi="Abel Pro"/>
                <w:sz w:val="20"/>
                <w:szCs w:val="20"/>
              </w:rPr>
            </w:pPr>
          </w:p>
          <w:p w14:paraId="5640A4FB" w14:textId="77777777" w:rsidR="002B600E" w:rsidRPr="002B600E" w:rsidRDefault="002B600E" w:rsidP="002B600E">
            <w:pPr>
              <w:rPr>
                <w:rFonts w:ascii="Abel Pro" w:hAnsi="Abel Pro"/>
                <w:sz w:val="20"/>
                <w:szCs w:val="20"/>
              </w:rPr>
            </w:pPr>
          </w:p>
          <w:p w14:paraId="4B03B2C5" w14:textId="77777777" w:rsidR="002B600E" w:rsidRPr="002B600E" w:rsidRDefault="002B600E" w:rsidP="002B600E">
            <w:pPr>
              <w:rPr>
                <w:rFonts w:ascii="Abel Pro" w:hAnsi="Abel Pro"/>
                <w:sz w:val="20"/>
                <w:szCs w:val="20"/>
              </w:rPr>
            </w:pPr>
          </w:p>
          <w:p w14:paraId="32058B4A" w14:textId="77777777" w:rsidR="002B600E" w:rsidRDefault="002B600E" w:rsidP="002B600E">
            <w:pPr>
              <w:rPr>
                <w:rFonts w:ascii="Abel Pro" w:hAnsi="Abel Pro"/>
                <w:sz w:val="20"/>
                <w:szCs w:val="20"/>
              </w:rPr>
            </w:pPr>
          </w:p>
          <w:p w14:paraId="4BFFB54A" w14:textId="77777777" w:rsidR="002B600E" w:rsidRDefault="002B600E" w:rsidP="002B600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03141306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5FBB8601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735F4DE7" w14:textId="77777777" w:rsid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2F512945" w14:textId="77777777" w:rsid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0A6CF178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6FB3AF90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02C8091F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1590EBFD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41593088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5EC2C624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145C36D2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63D92A7E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3E04DE46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52A4AF39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2B02A7B8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49BA8337" w14:textId="77777777" w:rsid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05E35685" w14:textId="1348B0C5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3" w:type="dxa"/>
          </w:tcPr>
          <w:p w14:paraId="1C1A66ED" w14:textId="77777777" w:rsidR="00AC7398" w:rsidRDefault="002B600E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507934CB" w14:textId="77777777" w:rsidR="002B600E" w:rsidRPr="002B600E" w:rsidRDefault="002B600E" w:rsidP="002B600E">
            <w:pPr>
              <w:rPr>
                <w:rFonts w:ascii="Abel Pro" w:hAnsi="Abel Pro"/>
                <w:sz w:val="20"/>
                <w:szCs w:val="20"/>
              </w:rPr>
            </w:pPr>
          </w:p>
          <w:p w14:paraId="5B1A8302" w14:textId="77777777" w:rsidR="002B600E" w:rsidRPr="002B600E" w:rsidRDefault="002B600E" w:rsidP="002B600E">
            <w:pPr>
              <w:rPr>
                <w:rFonts w:ascii="Abel Pro" w:hAnsi="Abel Pro"/>
                <w:sz w:val="20"/>
                <w:szCs w:val="20"/>
              </w:rPr>
            </w:pPr>
          </w:p>
          <w:p w14:paraId="3EC0FF8C" w14:textId="77777777" w:rsidR="002B600E" w:rsidRPr="002B600E" w:rsidRDefault="002B600E" w:rsidP="002B600E">
            <w:pPr>
              <w:rPr>
                <w:rFonts w:ascii="Abel Pro" w:hAnsi="Abel Pro"/>
                <w:sz w:val="20"/>
                <w:szCs w:val="20"/>
              </w:rPr>
            </w:pPr>
          </w:p>
          <w:p w14:paraId="006F8BCA" w14:textId="77777777" w:rsidR="002B600E" w:rsidRDefault="002B600E" w:rsidP="002B600E">
            <w:pPr>
              <w:rPr>
                <w:rFonts w:ascii="Abel Pro" w:hAnsi="Abel Pro"/>
                <w:sz w:val="20"/>
                <w:szCs w:val="20"/>
              </w:rPr>
            </w:pPr>
          </w:p>
          <w:p w14:paraId="4B2A9C4E" w14:textId="77777777" w:rsidR="002B600E" w:rsidRDefault="002B600E" w:rsidP="002B600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7639A115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550EC6D4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0844B534" w14:textId="77777777" w:rsid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5ECB9AEA" w14:textId="77777777" w:rsid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3C9765BD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472C3EC5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10B33D3E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294B5F21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07410AC0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4FBA18C8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3B278ADE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6BC632A4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48EB8D45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3CC9F1D8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5154193E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534B1E58" w14:textId="77777777" w:rsid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7D7ADF0A" w14:textId="03D80491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4" w:type="dxa"/>
          </w:tcPr>
          <w:p w14:paraId="3E18A720" w14:textId="77777777" w:rsidR="00AC7398" w:rsidRDefault="002B600E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1B0809C9" w14:textId="77777777" w:rsidR="002B600E" w:rsidRPr="002B600E" w:rsidRDefault="002B600E" w:rsidP="002B600E">
            <w:pPr>
              <w:rPr>
                <w:rFonts w:ascii="Abel Pro" w:hAnsi="Abel Pro"/>
                <w:sz w:val="20"/>
                <w:szCs w:val="20"/>
              </w:rPr>
            </w:pPr>
          </w:p>
          <w:p w14:paraId="37AB0852" w14:textId="77777777" w:rsidR="002B600E" w:rsidRPr="002B600E" w:rsidRDefault="002B600E" w:rsidP="002B600E">
            <w:pPr>
              <w:rPr>
                <w:rFonts w:ascii="Abel Pro" w:hAnsi="Abel Pro"/>
                <w:sz w:val="20"/>
                <w:szCs w:val="20"/>
              </w:rPr>
            </w:pPr>
          </w:p>
          <w:p w14:paraId="20DDAED6" w14:textId="77777777" w:rsidR="002B600E" w:rsidRPr="002B600E" w:rsidRDefault="002B600E" w:rsidP="002B600E">
            <w:pPr>
              <w:rPr>
                <w:rFonts w:ascii="Abel Pro" w:hAnsi="Abel Pro"/>
                <w:sz w:val="20"/>
                <w:szCs w:val="20"/>
              </w:rPr>
            </w:pPr>
          </w:p>
          <w:p w14:paraId="696AE164" w14:textId="77777777" w:rsidR="002B600E" w:rsidRDefault="002B600E" w:rsidP="002B600E">
            <w:pPr>
              <w:rPr>
                <w:rFonts w:ascii="Abel Pro" w:hAnsi="Abel Pro"/>
                <w:sz w:val="20"/>
                <w:szCs w:val="20"/>
              </w:rPr>
            </w:pPr>
          </w:p>
          <w:p w14:paraId="2AD2D56A" w14:textId="77777777" w:rsidR="002B600E" w:rsidRDefault="002B600E" w:rsidP="002B600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6AAFABD4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28029E31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2A0550CE" w14:textId="77777777" w:rsid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0F0D3D1E" w14:textId="77777777" w:rsid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1A8468E9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36C08E3F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57AAE39B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2F4D7271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3DC07C7C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3D0B1795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77B613FC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1BDBE142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64072F13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2D7D31BD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4774BEED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3862AA22" w14:textId="77777777" w:rsid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6DCB81B5" w14:textId="3C25B1F1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2193" w:type="dxa"/>
          </w:tcPr>
          <w:p w14:paraId="7C724A5F" w14:textId="77777777" w:rsidR="002B600E" w:rsidRDefault="002B600E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Općina Vogošća</w:t>
            </w:r>
          </w:p>
          <w:p w14:paraId="69615187" w14:textId="77777777" w:rsidR="00AC7398" w:rsidRDefault="002B600E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 xml:space="preserve">Služba za zapošljavanje (Biro Vogošća) </w:t>
            </w:r>
          </w:p>
          <w:p w14:paraId="67EFC3C6" w14:textId="77777777" w:rsidR="002B600E" w:rsidRPr="002B600E" w:rsidRDefault="002B600E" w:rsidP="002B600E">
            <w:pPr>
              <w:rPr>
                <w:rFonts w:ascii="Abel Pro" w:hAnsi="Abel Pro"/>
                <w:sz w:val="20"/>
                <w:szCs w:val="20"/>
              </w:rPr>
            </w:pPr>
          </w:p>
          <w:p w14:paraId="69F2A54A" w14:textId="77777777" w:rsidR="002B600E" w:rsidRDefault="002B600E" w:rsidP="002B600E">
            <w:pPr>
              <w:rPr>
                <w:rFonts w:ascii="Abel Pro" w:hAnsi="Abel Pro"/>
                <w:sz w:val="20"/>
                <w:szCs w:val="20"/>
              </w:rPr>
            </w:pPr>
          </w:p>
          <w:p w14:paraId="7E0A5755" w14:textId="77777777" w:rsidR="002B600E" w:rsidRDefault="002B600E" w:rsidP="002B600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Općina Vogošća</w:t>
            </w:r>
          </w:p>
          <w:p w14:paraId="454FC0B5" w14:textId="77777777" w:rsidR="002B600E" w:rsidRPr="002B600E" w:rsidRDefault="002B600E" w:rsidP="002B600E">
            <w:pPr>
              <w:rPr>
                <w:rFonts w:ascii="Abel Pro" w:hAnsi="Abel Pro"/>
                <w:sz w:val="20"/>
                <w:szCs w:val="20"/>
              </w:rPr>
            </w:pPr>
          </w:p>
          <w:p w14:paraId="717EAA99" w14:textId="77777777" w:rsidR="002B600E" w:rsidRPr="002B600E" w:rsidRDefault="002B600E" w:rsidP="002B600E">
            <w:pPr>
              <w:rPr>
                <w:rFonts w:ascii="Abel Pro" w:hAnsi="Abel Pro"/>
                <w:sz w:val="20"/>
                <w:szCs w:val="20"/>
              </w:rPr>
            </w:pPr>
          </w:p>
          <w:p w14:paraId="0C539842" w14:textId="77777777" w:rsidR="002B600E" w:rsidRDefault="002B600E" w:rsidP="002B600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Općina Vogošća</w:t>
            </w:r>
          </w:p>
          <w:p w14:paraId="3FEE037E" w14:textId="77777777" w:rsidR="002B600E" w:rsidRDefault="002B600E" w:rsidP="002B600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 xml:space="preserve">Služba za zapošljavanje (Biro Vogošća) </w:t>
            </w:r>
          </w:p>
          <w:p w14:paraId="235315FA" w14:textId="77777777" w:rsidR="004A34BC" w:rsidRDefault="004A34BC" w:rsidP="002B600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Srednja škola, javne ustanove u općini</w:t>
            </w:r>
          </w:p>
          <w:p w14:paraId="2FDC0B28" w14:textId="77777777" w:rsid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5662E4A1" w14:textId="77777777" w:rsid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58DF4FA9" w14:textId="2485B082" w:rsidR="00A61981" w:rsidRPr="004A34BC" w:rsidRDefault="00B511D8" w:rsidP="004A34BC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Ustanova pokreće proceduru dok nadležno Ministarstvo donosi rješenje</w:t>
            </w:r>
          </w:p>
          <w:p w14:paraId="6AEFEC65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4AF08175" w14:textId="77777777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291DF709" w14:textId="77777777" w:rsid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281FAE06" w14:textId="77777777" w:rsid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Općina Vogošća</w:t>
            </w:r>
          </w:p>
          <w:p w14:paraId="6CD3373B" w14:textId="77777777" w:rsid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Ministarstvo privrede KS</w:t>
            </w:r>
          </w:p>
          <w:p w14:paraId="333BFF5B" w14:textId="64C4E301" w:rsidR="004A34BC" w:rsidRPr="004A34BC" w:rsidRDefault="004A34BC" w:rsidP="004A34BC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 xml:space="preserve">JU Služba za zapošljavanje Kantona Sarajevo </w:t>
            </w:r>
          </w:p>
        </w:tc>
        <w:tc>
          <w:tcPr>
            <w:tcW w:w="2188" w:type="dxa"/>
          </w:tcPr>
          <w:p w14:paraId="60F9C42B" w14:textId="77777777" w:rsidR="00AC7398" w:rsidRDefault="00AC7398" w:rsidP="004E7254">
            <w:pPr>
              <w:rPr>
                <w:rFonts w:ascii="Abel Pro" w:hAnsi="Abel Pro"/>
                <w:sz w:val="20"/>
                <w:szCs w:val="20"/>
              </w:rPr>
            </w:pPr>
          </w:p>
          <w:p w14:paraId="32F59A72" w14:textId="77777777" w:rsidR="00B511D8" w:rsidRDefault="00B511D8" w:rsidP="00B511D8">
            <w:pPr>
              <w:ind w:firstLine="720"/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-</w:t>
            </w:r>
          </w:p>
          <w:p w14:paraId="214BD40C" w14:textId="77777777" w:rsidR="00B511D8" w:rsidRPr="00B511D8" w:rsidRDefault="00B511D8" w:rsidP="00B511D8">
            <w:pPr>
              <w:rPr>
                <w:rFonts w:ascii="Abel Pro" w:hAnsi="Abel Pro"/>
                <w:sz w:val="20"/>
                <w:szCs w:val="20"/>
              </w:rPr>
            </w:pPr>
          </w:p>
          <w:p w14:paraId="64D69DB4" w14:textId="77777777" w:rsidR="00B511D8" w:rsidRPr="00B511D8" w:rsidRDefault="00B511D8" w:rsidP="00B511D8">
            <w:pPr>
              <w:rPr>
                <w:rFonts w:ascii="Abel Pro" w:hAnsi="Abel Pro"/>
                <w:sz w:val="20"/>
                <w:szCs w:val="20"/>
              </w:rPr>
            </w:pPr>
          </w:p>
          <w:p w14:paraId="24188BCC" w14:textId="77777777" w:rsidR="00B511D8" w:rsidRDefault="00B511D8" w:rsidP="00B511D8">
            <w:pPr>
              <w:rPr>
                <w:rFonts w:ascii="Abel Pro" w:hAnsi="Abel Pro"/>
                <w:sz w:val="20"/>
                <w:szCs w:val="20"/>
              </w:rPr>
            </w:pPr>
          </w:p>
          <w:p w14:paraId="2433C5E9" w14:textId="77777777" w:rsidR="00B511D8" w:rsidRDefault="00B511D8" w:rsidP="00B511D8">
            <w:pPr>
              <w:ind w:firstLine="720"/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-</w:t>
            </w:r>
          </w:p>
          <w:p w14:paraId="3063A1D8" w14:textId="77777777" w:rsidR="00B511D8" w:rsidRPr="00B511D8" w:rsidRDefault="00B511D8" w:rsidP="00B511D8">
            <w:pPr>
              <w:rPr>
                <w:rFonts w:ascii="Abel Pro" w:hAnsi="Abel Pro"/>
                <w:sz w:val="20"/>
                <w:szCs w:val="20"/>
              </w:rPr>
            </w:pPr>
          </w:p>
          <w:p w14:paraId="5A207E10" w14:textId="77777777" w:rsidR="00B511D8" w:rsidRPr="00B511D8" w:rsidRDefault="00B511D8" w:rsidP="00B511D8">
            <w:pPr>
              <w:rPr>
                <w:rFonts w:ascii="Abel Pro" w:hAnsi="Abel Pro"/>
                <w:sz w:val="20"/>
                <w:szCs w:val="20"/>
              </w:rPr>
            </w:pPr>
          </w:p>
          <w:p w14:paraId="769B1D70" w14:textId="77777777" w:rsidR="00B511D8" w:rsidRPr="00B511D8" w:rsidRDefault="00B511D8" w:rsidP="00B511D8">
            <w:pPr>
              <w:rPr>
                <w:rFonts w:ascii="Abel Pro" w:hAnsi="Abel Pro"/>
                <w:sz w:val="20"/>
                <w:szCs w:val="20"/>
              </w:rPr>
            </w:pPr>
          </w:p>
          <w:p w14:paraId="287EA298" w14:textId="77777777" w:rsidR="00B511D8" w:rsidRDefault="00B511D8" w:rsidP="00B511D8">
            <w:pPr>
              <w:rPr>
                <w:rFonts w:ascii="Abel Pro" w:hAnsi="Abel Pro"/>
                <w:sz w:val="20"/>
                <w:szCs w:val="20"/>
              </w:rPr>
            </w:pPr>
          </w:p>
          <w:p w14:paraId="5FBB7891" w14:textId="77777777" w:rsidR="00B511D8" w:rsidRDefault="00B511D8" w:rsidP="00B511D8">
            <w:pPr>
              <w:ind w:firstLine="720"/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-</w:t>
            </w:r>
          </w:p>
          <w:p w14:paraId="377F1B6E" w14:textId="77777777" w:rsidR="00B511D8" w:rsidRPr="00B511D8" w:rsidRDefault="00B511D8" w:rsidP="00B511D8">
            <w:pPr>
              <w:rPr>
                <w:rFonts w:ascii="Abel Pro" w:hAnsi="Abel Pro"/>
                <w:sz w:val="20"/>
                <w:szCs w:val="20"/>
              </w:rPr>
            </w:pPr>
          </w:p>
          <w:p w14:paraId="5C27356C" w14:textId="77777777" w:rsidR="00B511D8" w:rsidRPr="00B511D8" w:rsidRDefault="00B511D8" w:rsidP="00B511D8">
            <w:pPr>
              <w:rPr>
                <w:rFonts w:ascii="Abel Pro" w:hAnsi="Abel Pro"/>
                <w:sz w:val="20"/>
                <w:szCs w:val="20"/>
              </w:rPr>
            </w:pPr>
          </w:p>
          <w:p w14:paraId="1DB8B71C" w14:textId="77777777" w:rsidR="00B511D8" w:rsidRPr="00B511D8" w:rsidRDefault="00B511D8" w:rsidP="00B511D8">
            <w:pPr>
              <w:rPr>
                <w:rFonts w:ascii="Abel Pro" w:hAnsi="Abel Pro"/>
                <w:sz w:val="20"/>
                <w:szCs w:val="20"/>
              </w:rPr>
            </w:pPr>
          </w:p>
          <w:p w14:paraId="314F87A2" w14:textId="77777777" w:rsidR="00B511D8" w:rsidRPr="00B511D8" w:rsidRDefault="00B511D8" w:rsidP="00B511D8">
            <w:pPr>
              <w:rPr>
                <w:rFonts w:ascii="Abel Pro" w:hAnsi="Abel Pro"/>
                <w:sz w:val="20"/>
                <w:szCs w:val="20"/>
              </w:rPr>
            </w:pPr>
          </w:p>
          <w:p w14:paraId="1E04DF11" w14:textId="77777777" w:rsidR="00B511D8" w:rsidRDefault="00B511D8" w:rsidP="00B511D8">
            <w:pPr>
              <w:rPr>
                <w:rFonts w:ascii="Abel Pro" w:hAnsi="Abel Pro"/>
                <w:sz w:val="20"/>
                <w:szCs w:val="20"/>
              </w:rPr>
            </w:pPr>
          </w:p>
          <w:p w14:paraId="2A106799" w14:textId="77777777" w:rsidR="00B511D8" w:rsidRDefault="00B511D8" w:rsidP="00B511D8">
            <w:pPr>
              <w:ind w:firstLine="720"/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-</w:t>
            </w:r>
          </w:p>
          <w:p w14:paraId="3DFA7FCD" w14:textId="77777777" w:rsidR="00B511D8" w:rsidRPr="00B511D8" w:rsidRDefault="00B511D8" w:rsidP="00B511D8">
            <w:pPr>
              <w:rPr>
                <w:rFonts w:ascii="Abel Pro" w:hAnsi="Abel Pro"/>
                <w:sz w:val="20"/>
                <w:szCs w:val="20"/>
              </w:rPr>
            </w:pPr>
          </w:p>
          <w:p w14:paraId="4B9974C7" w14:textId="77777777" w:rsidR="00B511D8" w:rsidRPr="00B511D8" w:rsidRDefault="00B511D8" w:rsidP="00B511D8">
            <w:pPr>
              <w:rPr>
                <w:rFonts w:ascii="Abel Pro" w:hAnsi="Abel Pro"/>
                <w:sz w:val="20"/>
                <w:szCs w:val="20"/>
              </w:rPr>
            </w:pPr>
          </w:p>
          <w:p w14:paraId="02400E42" w14:textId="77777777" w:rsidR="00B511D8" w:rsidRPr="00B511D8" w:rsidRDefault="00B511D8" w:rsidP="00B511D8">
            <w:pPr>
              <w:rPr>
                <w:rFonts w:ascii="Abel Pro" w:hAnsi="Abel Pro"/>
                <w:sz w:val="20"/>
                <w:szCs w:val="20"/>
              </w:rPr>
            </w:pPr>
          </w:p>
          <w:p w14:paraId="4E975EB8" w14:textId="77777777" w:rsidR="00B511D8" w:rsidRDefault="00B511D8" w:rsidP="00B511D8">
            <w:pPr>
              <w:rPr>
                <w:rFonts w:ascii="Abel Pro" w:hAnsi="Abel Pro"/>
                <w:sz w:val="20"/>
                <w:szCs w:val="20"/>
              </w:rPr>
            </w:pPr>
          </w:p>
          <w:p w14:paraId="12E581A4" w14:textId="77777777" w:rsidR="00B511D8" w:rsidRDefault="00B511D8" w:rsidP="00B511D8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2027: 10.000,00 KM</w:t>
            </w:r>
          </w:p>
          <w:p w14:paraId="1E470F8B" w14:textId="77777777" w:rsidR="00B511D8" w:rsidRDefault="00B511D8" w:rsidP="00B511D8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2028: 10.000,00 KM</w:t>
            </w:r>
          </w:p>
          <w:p w14:paraId="7CD7DC3C" w14:textId="77777777" w:rsidR="00B511D8" w:rsidRDefault="00B511D8" w:rsidP="00B511D8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2029: 20.000,00 KM</w:t>
            </w:r>
          </w:p>
          <w:p w14:paraId="43848A31" w14:textId="77777777" w:rsidR="00B511D8" w:rsidRDefault="00B511D8" w:rsidP="00B511D8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2030: 20.000,00 KM</w:t>
            </w:r>
          </w:p>
          <w:p w14:paraId="0052B8CB" w14:textId="77777777" w:rsidR="00B511D8" w:rsidRDefault="00B511D8" w:rsidP="00B511D8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2031: 20.000,00 KM</w:t>
            </w:r>
          </w:p>
          <w:p w14:paraId="1FC0109D" w14:textId="0BC757A5" w:rsidR="008D5C19" w:rsidRPr="00B511D8" w:rsidRDefault="008D5C19" w:rsidP="00B511D8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Ukupno: 80.000,00 KM</w:t>
            </w:r>
          </w:p>
        </w:tc>
      </w:tr>
      <w:tr w:rsidR="00C21589" w:rsidRPr="005C2C1E" w14:paraId="7FFF8A48" w14:textId="77777777" w:rsidTr="00C21589">
        <w:trPr>
          <w:trHeight w:val="1032"/>
        </w:trPr>
        <w:tc>
          <w:tcPr>
            <w:tcW w:w="2187" w:type="dxa"/>
            <w:vMerge w:val="restart"/>
          </w:tcPr>
          <w:p w14:paraId="2AD2FAB5" w14:textId="77777777" w:rsidR="00C21589" w:rsidRPr="005C2C1E" w:rsidRDefault="00C21589" w:rsidP="004E7254">
            <w:pPr>
              <w:rPr>
                <w:rFonts w:ascii="Abel Pro" w:hAnsi="Abel Pro"/>
                <w:sz w:val="20"/>
                <w:szCs w:val="20"/>
              </w:rPr>
            </w:pPr>
            <w:bookmarkStart w:id="19" w:name="_Hlk231199348"/>
            <w:r w:rsidRPr="005C2C1E">
              <w:rPr>
                <w:rFonts w:ascii="Abel Pro" w:hAnsi="Abel Pro"/>
                <w:sz w:val="20"/>
                <w:szCs w:val="20"/>
              </w:rPr>
              <w:t>Nedostatak sistemskog programa mentorstva i edukacija za mlade poduzetnike</w:t>
            </w:r>
          </w:p>
          <w:p w14:paraId="7FFD70C5" w14:textId="77777777" w:rsidR="00C21589" w:rsidRPr="005C2C1E" w:rsidRDefault="00C21589" w:rsidP="004E7254">
            <w:pPr>
              <w:rPr>
                <w:rFonts w:ascii="Abel Pro" w:hAnsi="Abel Pro"/>
                <w:sz w:val="20"/>
                <w:szCs w:val="20"/>
              </w:rPr>
            </w:pPr>
          </w:p>
          <w:p w14:paraId="466EC593" w14:textId="367C16DC" w:rsidR="00C21589" w:rsidRPr="005C2C1E" w:rsidRDefault="00C21589" w:rsidP="004E7254">
            <w:pPr>
              <w:rPr>
                <w:rFonts w:ascii="Abel Pro" w:hAnsi="Abel Pro"/>
                <w:color w:val="000000" w:themeColor="text1"/>
                <w:sz w:val="20"/>
                <w:szCs w:val="20"/>
              </w:rPr>
            </w:pPr>
            <w:r w:rsidRPr="005C2C1E">
              <w:rPr>
                <w:rFonts w:ascii="Abel Pro" w:hAnsi="Abel Pro"/>
                <w:color w:val="000000" w:themeColor="text1"/>
                <w:sz w:val="20"/>
                <w:szCs w:val="20"/>
              </w:rPr>
              <w:t>Ne postoji prostor u vlasništvu općine koji se koristi za hub ili coworking prostor</w:t>
            </w:r>
          </w:p>
          <w:p w14:paraId="0F508680" w14:textId="77777777" w:rsidR="00C21589" w:rsidRPr="005C2C1E" w:rsidRDefault="00C21589" w:rsidP="004E7254">
            <w:pPr>
              <w:rPr>
                <w:rFonts w:ascii="Abel Pro" w:hAnsi="Abel Pro"/>
                <w:sz w:val="20"/>
                <w:szCs w:val="20"/>
              </w:rPr>
            </w:pPr>
          </w:p>
          <w:p w14:paraId="189B45AE" w14:textId="6A9E78AD" w:rsidR="00C21589" w:rsidRPr="005C2C1E" w:rsidRDefault="00C21589" w:rsidP="004E7254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Izazovi pri pokretanju vlastitog biznisa</w:t>
            </w:r>
          </w:p>
          <w:p w14:paraId="4FD47805" w14:textId="77777777" w:rsidR="00C21589" w:rsidRPr="005C2C1E" w:rsidRDefault="00C21589" w:rsidP="004E7254">
            <w:pPr>
              <w:rPr>
                <w:rFonts w:ascii="Abel Pro" w:hAnsi="Abel Pro"/>
                <w:sz w:val="20"/>
                <w:szCs w:val="20"/>
              </w:rPr>
            </w:pPr>
          </w:p>
          <w:p w14:paraId="39DB3FBE" w14:textId="20075ECE" w:rsidR="00C21589" w:rsidRPr="005C2C1E" w:rsidRDefault="00C21589" w:rsidP="004E7254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70" w:type="dxa"/>
            <w:vMerge w:val="restart"/>
          </w:tcPr>
          <w:p w14:paraId="2B2928D4" w14:textId="6FE57BC3" w:rsidR="00C21589" w:rsidRPr="005C2C1E" w:rsidRDefault="00C21589" w:rsidP="0077748C">
            <w:pPr>
              <w:rPr>
                <w:rFonts w:ascii="Abel Pro" w:hAnsi="Abel Pro"/>
                <w:sz w:val="20"/>
                <w:szCs w:val="20"/>
              </w:rPr>
            </w:pPr>
            <w:bookmarkStart w:id="20" w:name="_Hlk230871082"/>
            <w:r w:rsidRPr="005C2C1E">
              <w:rPr>
                <w:rFonts w:ascii="Abel Pro" w:hAnsi="Abel Pro"/>
                <w:sz w:val="20"/>
                <w:szCs w:val="20"/>
              </w:rPr>
              <w:t xml:space="preserve">1.2.3. </w:t>
            </w:r>
            <w:bookmarkStart w:id="21" w:name="_Hlk231199363"/>
            <w:r w:rsidRPr="005C2C1E">
              <w:rPr>
                <w:rFonts w:ascii="Abel Pro" w:hAnsi="Abel Pro"/>
                <w:sz w:val="20"/>
                <w:szCs w:val="20"/>
              </w:rPr>
              <w:t>Ojačati sistem podrške samozapošljavanju</w:t>
            </w:r>
            <w:bookmarkEnd w:id="20"/>
            <w:bookmarkEnd w:id="21"/>
          </w:p>
        </w:tc>
        <w:tc>
          <w:tcPr>
            <w:tcW w:w="2199" w:type="dxa"/>
          </w:tcPr>
          <w:p w14:paraId="1DE3A578" w14:textId="3E2E7868" w:rsidR="00C21589" w:rsidRPr="005C2C1E" w:rsidRDefault="00C21589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 xml:space="preserve">Održavati i unaprjeđivati postojeće </w:t>
            </w:r>
            <w:r w:rsidRPr="005C2C1E">
              <w:rPr>
                <w:rFonts w:ascii="Abel Pro" w:hAnsi="Abel Pro"/>
                <w:sz w:val="20"/>
                <w:szCs w:val="20"/>
              </w:rPr>
              <w:t xml:space="preserve"> </w:t>
            </w:r>
            <w:r>
              <w:rPr>
                <w:rFonts w:ascii="Abel Pro" w:hAnsi="Abel Pro"/>
                <w:sz w:val="20"/>
                <w:szCs w:val="20"/>
              </w:rPr>
              <w:t>p</w:t>
            </w:r>
            <w:r w:rsidRPr="005C2C1E">
              <w:rPr>
                <w:rFonts w:ascii="Abel Pro" w:hAnsi="Abel Pro"/>
                <w:sz w:val="20"/>
                <w:szCs w:val="20"/>
              </w:rPr>
              <w:t>rogram razvoja poduzetništva i zapošljavanja mladih</w:t>
            </w:r>
          </w:p>
          <w:p w14:paraId="65100775" w14:textId="7ECEA0BD" w:rsidR="00C21589" w:rsidRPr="005C2C1E" w:rsidRDefault="00C21589" w:rsidP="004E7254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59" w:type="dxa"/>
          </w:tcPr>
          <w:p w14:paraId="32FB076B" w14:textId="77777777" w:rsidR="00C21589" w:rsidRPr="005C2C1E" w:rsidRDefault="00C21589" w:rsidP="004E7254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41741808" w14:textId="77777777" w:rsidR="00C21589" w:rsidRDefault="00C21589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0785DE14" w14:textId="77777777" w:rsidR="00C21589" w:rsidRPr="004A34BC" w:rsidRDefault="00C21589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245E3648" w14:textId="77777777" w:rsidR="00C21589" w:rsidRPr="004A34BC" w:rsidRDefault="00C21589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58F47AC7" w14:textId="77777777" w:rsidR="00C21589" w:rsidRPr="004A34BC" w:rsidRDefault="00C21589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63586DA2" w14:textId="62CBF06F" w:rsidR="00C21589" w:rsidRPr="004A34BC" w:rsidRDefault="00C21589" w:rsidP="004A34BC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6EA6B471" w14:textId="06C26B5C" w:rsidR="00C21589" w:rsidRDefault="00C21589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45F88D40" w14:textId="77777777" w:rsidR="00C21589" w:rsidRPr="00AC7398" w:rsidRDefault="00C21589" w:rsidP="00AC7398">
            <w:pPr>
              <w:rPr>
                <w:rFonts w:ascii="Abel Pro" w:hAnsi="Abel Pro"/>
                <w:sz w:val="20"/>
                <w:szCs w:val="20"/>
              </w:rPr>
            </w:pPr>
          </w:p>
          <w:p w14:paraId="6C1D106D" w14:textId="77777777" w:rsidR="00C21589" w:rsidRPr="00AC7398" w:rsidRDefault="00C21589" w:rsidP="00AC7398">
            <w:pPr>
              <w:rPr>
                <w:rFonts w:ascii="Abel Pro" w:hAnsi="Abel Pro"/>
                <w:sz w:val="20"/>
                <w:szCs w:val="20"/>
              </w:rPr>
            </w:pPr>
          </w:p>
          <w:p w14:paraId="175DB7DC" w14:textId="77777777" w:rsidR="00C21589" w:rsidRPr="00AC7398" w:rsidRDefault="00C21589" w:rsidP="00AC7398">
            <w:pPr>
              <w:rPr>
                <w:rFonts w:ascii="Abel Pro" w:hAnsi="Abel Pro"/>
                <w:sz w:val="20"/>
                <w:szCs w:val="20"/>
              </w:rPr>
            </w:pPr>
          </w:p>
          <w:p w14:paraId="5272D0EB" w14:textId="696C4125" w:rsidR="00C21589" w:rsidRPr="00AC7398" w:rsidRDefault="00C21589" w:rsidP="00AC7398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3EBCA727" w14:textId="754FA918" w:rsidR="00C21589" w:rsidRDefault="00C21589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5774C101" w14:textId="77777777" w:rsidR="00C21589" w:rsidRPr="00AC7398" w:rsidRDefault="00C21589" w:rsidP="00AC7398">
            <w:pPr>
              <w:rPr>
                <w:rFonts w:ascii="Abel Pro" w:hAnsi="Abel Pro"/>
                <w:sz w:val="20"/>
                <w:szCs w:val="20"/>
              </w:rPr>
            </w:pPr>
          </w:p>
          <w:p w14:paraId="3A71947E" w14:textId="77777777" w:rsidR="00C21589" w:rsidRPr="00AC7398" w:rsidRDefault="00C21589" w:rsidP="00AC7398">
            <w:pPr>
              <w:rPr>
                <w:rFonts w:ascii="Abel Pro" w:hAnsi="Abel Pro"/>
                <w:sz w:val="20"/>
                <w:szCs w:val="20"/>
              </w:rPr>
            </w:pPr>
          </w:p>
          <w:p w14:paraId="53C4C861" w14:textId="77777777" w:rsidR="00C21589" w:rsidRPr="00AC7398" w:rsidRDefault="00C21589" w:rsidP="00AC7398">
            <w:pPr>
              <w:rPr>
                <w:rFonts w:ascii="Abel Pro" w:hAnsi="Abel Pro"/>
                <w:sz w:val="20"/>
                <w:szCs w:val="20"/>
              </w:rPr>
            </w:pPr>
          </w:p>
          <w:p w14:paraId="19C5A4E2" w14:textId="706A2118" w:rsidR="00C21589" w:rsidRPr="00AC7398" w:rsidRDefault="00C21589" w:rsidP="00AC7398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3" w:type="dxa"/>
          </w:tcPr>
          <w:p w14:paraId="43A07DF0" w14:textId="0C16FA67" w:rsidR="00C21589" w:rsidRDefault="00C21589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136B6C99" w14:textId="77777777" w:rsidR="00C21589" w:rsidRPr="00AC7398" w:rsidRDefault="00C21589" w:rsidP="00AC7398">
            <w:pPr>
              <w:rPr>
                <w:rFonts w:ascii="Abel Pro" w:hAnsi="Abel Pro"/>
                <w:sz w:val="20"/>
                <w:szCs w:val="20"/>
              </w:rPr>
            </w:pPr>
          </w:p>
          <w:p w14:paraId="62E35B27" w14:textId="77777777" w:rsidR="00C21589" w:rsidRPr="00AC7398" w:rsidRDefault="00C21589" w:rsidP="00AC7398">
            <w:pPr>
              <w:rPr>
                <w:rFonts w:ascii="Abel Pro" w:hAnsi="Abel Pro"/>
                <w:sz w:val="20"/>
                <w:szCs w:val="20"/>
              </w:rPr>
            </w:pPr>
          </w:p>
          <w:p w14:paraId="1FD4C346" w14:textId="77777777" w:rsidR="00C21589" w:rsidRPr="00AC7398" w:rsidRDefault="00C21589" w:rsidP="00AC7398">
            <w:pPr>
              <w:rPr>
                <w:rFonts w:ascii="Abel Pro" w:hAnsi="Abel Pro"/>
                <w:sz w:val="20"/>
                <w:szCs w:val="20"/>
              </w:rPr>
            </w:pPr>
          </w:p>
          <w:p w14:paraId="4E533FF4" w14:textId="740DCA58" w:rsidR="00C21589" w:rsidRPr="00AC7398" w:rsidRDefault="00C21589" w:rsidP="00AC7398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4" w:type="dxa"/>
          </w:tcPr>
          <w:p w14:paraId="6D7A165C" w14:textId="6890FE7B" w:rsidR="00C21589" w:rsidRDefault="00C21589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6F2B12BB" w14:textId="77777777" w:rsidR="00C21589" w:rsidRPr="00AC7398" w:rsidRDefault="00C21589" w:rsidP="00AC7398">
            <w:pPr>
              <w:rPr>
                <w:rFonts w:ascii="Abel Pro" w:hAnsi="Abel Pro"/>
                <w:sz w:val="20"/>
                <w:szCs w:val="20"/>
              </w:rPr>
            </w:pPr>
          </w:p>
          <w:p w14:paraId="1171720E" w14:textId="77777777" w:rsidR="00C21589" w:rsidRPr="00AC7398" w:rsidRDefault="00C21589" w:rsidP="00AC7398">
            <w:pPr>
              <w:rPr>
                <w:rFonts w:ascii="Abel Pro" w:hAnsi="Abel Pro"/>
                <w:sz w:val="20"/>
                <w:szCs w:val="20"/>
              </w:rPr>
            </w:pPr>
          </w:p>
          <w:p w14:paraId="21C2329A" w14:textId="77777777" w:rsidR="00C21589" w:rsidRPr="00AC7398" w:rsidRDefault="00C21589" w:rsidP="00AC7398">
            <w:pPr>
              <w:rPr>
                <w:rFonts w:ascii="Abel Pro" w:hAnsi="Abel Pro"/>
                <w:sz w:val="20"/>
                <w:szCs w:val="20"/>
              </w:rPr>
            </w:pPr>
          </w:p>
          <w:p w14:paraId="6AC942EA" w14:textId="6C6D4F7F" w:rsidR="00C21589" w:rsidRPr="00AC7398" w:rsidRDefault="00C21589" w:rsidP="00AC7398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3" w:type="dxa"/>
          </w:tcPr>
          <w:p w14:paraId="1AE2EF05" w14:textId="77777777" w:rsidR="00C21589" w:rsidRDefault="00C21589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Općina Vogošća</w:t>
            </w:r>
          </w:p>
          <w:p w14:paraId="651803A4" w14:textId="77777777" w:rsidR="00C21589" w:rsidRPr="004A34BC" w:rsidRDefault="00C21589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6041E885" w14:textId="77777777" w:rsidR="00C21589" w:rsidRPr="004A34BC" w:rsidRDefault="00C21589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2A08854E" w14:textId="77777777" w:rsidR="00C21589" w:rsidRPr="004A34BC" w:rsidRDefault="00C21589" w:rsidP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4618EB97" w14:textId="0DAE2CD8" w:rsidR="00C21589" w:rsidRPr="004A34BC" w:rsidRDefault="00C21589" w:rsidP="004A34BC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88" w:type="dxa"/>
          </w:tcPr>
          <w:p w14:paraId="442FBE88" w14:textId="465CF6C9" w:rsidR="00C21589" w:rsidRDefault="00C21589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2026: 40.000,00 KM</w:t>
            </w:r>
          </w:p>
          <w:p w14:paraId="19511BE7" w14:textId="5670E5E1" w:rsidR="00C21589" w:rsidRDefault="00C21589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2027: 40.000,00 KM</w:t>
            </w:r>
          </w:p>
          <w:p w14:paraId="48600959" w14:textId="6C56AA25" w:rsidR="00C21589" w:rsidRDefault="00C21589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 xml:space="preserve">2028: </w:t>
            </w:r>
            <w:r>
              <w:rPr>
                <w:rFonts w:ascii="Abel Pro" w:hAnsi="Abel Pro"/>
                <w:sz w:val="20"/>
                <w:szCs w:val="20"/>
              </w:rPr>
              <w:t>40.000,00 KM</w:t>
            </w:r>
          </w:p>
          <w:p w14:paraId="69ECCC62" w14:textId="10A1C0D4" w:rsidR="00C21589" w:rsidRDefault="00C21589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 xml:space="preserve">2029: </w:t>
            </w:r>
            <w:r>
              <w:rPr>
                <w:rFonts w:ascii="Abel Pro" w:hAnsi="Abel Pro"/>
                <w:sz w:val="20"/>
                <w:szCs w:val="20"/>
              </w:rPr>
              <w:t>40.000,00 KM</w:t>
            </w:r>
          </w:p>
          <w:p w14:paraId="652D84C7" w14:textId="51A57F9A" w:rsidR="00C21589" w:rsidRDefault="00C21589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 xml:space="preserve">2030: </w:t>
            </w:r>
            <w:r>
              <w:rPr>
                <w:rFonts w:ascii="Abel Pro" w:hAnsi="Abel Pro"/>
                <w:sz w:val="20"/>
                <w:szCs w:val="20"/>
              </w:rPr>
              <w:t>40.000,00 KM</w:t>
            </w:r>
          </w:p>
          <w:p w14:paraId="3CDE62F0" w14:textId="77777777" w:rsidR="00C21589" w:rsidRDefault="00C21589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 xml:space="preserve">2031: </w:t>
            </w:r>
            <w:r>
              <w:rPr>
                <w:rFonts w:ascii="Abel Pro" w:hAnsi="Abel Pro"/>
                <w:sz w:val="20"/>
                <w:szCs w:val="20"/>
              </w:rPr>
              <w:t>40.000,00 KM</w:t>
            </w:r>
          </w:p>
          <w:p w14:paraId="4512DEF1" w14:textId="49CDB216" w:rsidR="00C21589" w:rsidRPr="005C2C1E" w:rsidRDefault="00C21589" w:rsidP="004E72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Ukupno: 240.000,00 KM</w:t>
            </w:r>
          </w:p>
        </w:tc>
      </w:tr>
      <w:tr w:rsidR="00C21589" w:rsidRPr="005C2C1E" w14:paraId="5EEEFF9E" w14:textId="77777777" w:rsidTr="009121DE">
        <w:trPr>
          <w:trHeight w:val="936"/>
        </w:trPr>
        <w:tc>
          <w:tcPr>
            <w:tcW w:w="2187" w:type="dxa"/>
            <w:vMerge/>
          </w:tcPr>
          <w:p w14:paraId="0A83E44C" w14:textId="77777777" w:rsidR="00C21589" w:rsidRPr="005C2C1E" w:rsidRDefault="00C21589" w:rsidP="004E7254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70" w:type="dxa"/>
            <w:vMerge/>
          </w:tcPr>
          <w:p w14:paraId="00D9FCC6" w14:textId="77777777" w:rsidR="00C21589" w:rsidRPr="005C2C1E" w:rsidRDefault="00C21589" w:rsidP="0077748C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9" w:type="dxa"/>
          </w:tcPr>
          <w:p w14:paraId="61834E1B" w14:textId="77777777" w:rsidR="00C21589" w:rsidRPr="005C2C1E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055857F9" w14:textId="77777777" w:rsidR="00C21589" w:rsidRPr="005C2C1E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Uspostaviti m</w:t>
            </w:r>
            <w:r>
              <w:rPr>
                <w:rFonts w:ascii="Abel Pro" w:hAnsi="Abel Pro"/>
                <w:sz w:val="20"/>
                <w:szCs w:val="20"/>
              </w:rPr>
              <w:t>e</w:t>
            </w:r>
            <w:r w:rsidRPr="005C2C1E">
              <w:rPr>
                <w:rFonts w:ascii="Abel Pro" w:hAnsi="Abel Pro"/>
                <w:sz w:val="20"/>
                <w:szCs w:val="20"/>
              </w:rPr>
              <w:t>ntorsku mrežu za mlade poduzetnike</w:t>
            </w:r>
          </w:p>
          <w:p w14:paraId="2933B018" w14:textId="77777777" w:rsidR="00C21589" w:rsidRPr="005C2C1E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3EF74AE1" w14:textId="77777777" w:rsidR="00C21589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3000827D" w14:textId="77777777" w:rsidR="00C21589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75A1DDD0" w14:textId="77777777" w:rsidR="00001A4C" w:rsidRDefault="00001A4C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447BDB8B" w14:textId="77777777" w:rsidR="00001A4C" w:rsidRDefault="00001A4C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1E9ACCB4" w14:textId="5DC75E5C" w:rsidR="00C21589" w:rsidRPr="005C2C1E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Omogućiti mladim poduzetnicima coworking prostor za razvoj, unaprjeđenje poslovnih ideja i biznis planova te realizaciju obuka i seminara</w:t>
            </w:r>
          </w:p>
          <w:p w14:paraId="33ABE052" w14:textId="77777777" w:rsidR="00C21589" w:rsidRPr="005C2C1E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3619C273" wp14:editId="37009B87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73660</wp:posOffset>
                      </wp:positionV>
                      <wp:extent cx="5905500" cy="7620"/>
                      <wp:effectExtent l="0" t="0" r="19050" b="30480"/>
                      <wp:wrapNone/>
                      <wp:docPr id="2018044569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0550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FFCAA8" id="Straight Connector 2" o:spid="_x0000_s1026" style="position:absolute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8pt,5.8pt" to="460.2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63C975D7" w14:textId="77777777" w:rsidR="00C21589" w:rsidRPr="005C2C1E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 xml:space="preserve">Organizirati seminare i </w:t>
            </w:r>
            <w:r>
              <w:rPr>
                <w:rFonts w:ascii="Abel Pro" w:hAnsi="Abel Pro"/>
                <w:sz w:val="20"/>
                <w:szCs w:val="20"/>
              </w:rPr>
              <w:t>edukacije za pisanje biznis planova i osiguranje mentorske podrške za osnivanje biznisa</w:t>
            </w:r>
          </w:p>
          <w:p w14:paraId="42BAA0F5" w14:textId="77777777" w:rsidR="00C21589" w:rsidRPr="005C2C1E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45C2DE25" w14:textId="77777777" w:rsidR="00C21589" w:rsidRDefault="00C21589" w:rsidP="004E7254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59" w:type="dxa"/>
          </w:tcPr>
          <w:p w14:paraId="5FD0FD58" w14:textId="77777777" w:rsidR="00C21589" w:rsidRPr="005C2C1E" w:rsidRDefault="00C21589" w:rsidP="004E7254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6F93FE58" w14:textId="77777777" w:rsidR="00C21589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5D2E968C" w14:textId="77777777" w:rsidR="00C21589" w:rsidRPr="00AC7398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5F525EC3" w14:textId="77777777" w:rsidR="00C21589" w:rsidRPr="00AC7398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760A39E0" w14:textId="77777777" w:rsidR="00C21589" w:rsidRPr="00AC7398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015B3AD1" w14:textId="77777777" w:rsidR="00C21589" w:rsidRPr="00AC7398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23EC21E5" w14:textId="77777777" w:rsidR="00C21589" w:rsidRPr="00AC7398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34DD09FD" w14:textId="77777777" w:rsidR="00C21589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1ED4EBF1" w14:textId="77777777" w:rsidR="00C21589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1B916CF5" w14:textId="77777777" w:rsidR="00C21589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0633AA28" w14:textId="77777777" w:rsidR="00C21589" w:rsidRPr="00AC7398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071385EB" w14:textId="77777777" w:rsidR="00C21589" w:rsidRPr="00AC7398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1305437E" w14:textId="77777777" w:rsidR="00C21589" w:rsidRPr="00AC7398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4BFAF850" w14:textId="77777777" w:rsidR="00C21589" w:rsidRPr="00AC7398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7614F019" w14:textId="77777777" w:rsidR="00C21589" w:rsidRPr="00AC7398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1C4BE386" w14:textId="77777777" w:rsidR="00C21589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266449A6" w14:textId="77777777" w:rsidR="00C21589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350DB790" w14:textId="77777777" w:rsidR="00C21589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3" w:type="dxa"/>
          </w:tcPr>
          <w:p w14:paraId="268D9DE3" w14:textId="77777777" w:rsidR="00C21589" w:rsidRPr="00AC7398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21EECDD5" w14:textId="77777777" w:rsidR="00C21589" w:rsidRPr="00AC7398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615B18FA" w14:textId="77777777" w:rsidR="00C21589" w:rsidRPr="00AC7398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7EDA1C49" w14:textId="77777777" w:rsidR="00C21589" w:rsidRPr="00AC7398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107C2B30" w14:textId="77777777" w:rsidR="00C21589" w:rsidRPr="00AC7398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06917DEC" w14:textId="77777777" w:rsidR="00C21589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16988407" w14:textId="77777777" w:rsidR="00C21589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6A47F0DE" w14:textId="77777777" w:rsidR="00C21589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4" w:type="dxa"/>
          </w:tcPr>
          <w:p w14:paraId="420A041F" w14:textId="77777777" w:rsidR="00C21589" w:rsidRPr="00AC7398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154CFDBE" w14:textId="77777777" w:rsidR="00C21589" w:rsidRPr="00AC7398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45AF2BC1" w14:textId="77777777" w:rsidR="00C21589" w:rsidRPr="00AC7398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6C2E5AC2" w14:textId="77777777" w:rsidR="00C21589" w:rsidRPr="00AC7398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495CC7E7" w14:textId="77777777" w:rsidR="00C21589" w:rsidRPr="00AC7398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076DB37A" w14:textId="77777777" w:rsidR="00C21589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168AF889" w14:textId="77777777" w:rsidR="00C21589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64F06184" w14:textId="77777777" w:rsidR="00C21589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2193" w:type="dxa"/>
          </w:tcPr>
          <w:p w14:paraId="495E69B1" w14:textId="77777777" w:rsidR="00C21589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Općina Vogošća</w:t>
            </w:r>
          </w:p>
          <w:p w14:paraId="46098DD5" w14:textId="77777777" w:rsidR="00C21589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Služba za zapošljavanje (Biro Vogošća)</w:t>
            </w:r>
          </w:p>
          <w:p w14:paraId="74D8DB64" w14:textId="77777777" w:rsidR="00001A4C" w:rsidRDefault="00001A4C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557C169F" w14:textId="77777777" w:rsidR="00001A4C" w:rsidRDefault="00001A4C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7792F8BF" w14:textId="564EBFE0" w:rsidR="00C21589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  <w:r w:rsidRPr="004A34BC">
              <w:rPr>
                <w:rFonts w:ascii="Abel Pro" w:hAnsi="Abel Pro"/>
                <w:sz w:val="20"/>
                <w:szCs w:val="20"/>
              </w:rPr>
              <w:t>Služba za privredu, integrisani lokalni razvoj i društvene djelatnosti</w:t>
            </w:r>
          </w:p>
          <w:p w14:paraId="5C5DA574" w14:textId="77777777" w:rsidR="00C21589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777FC1EF" wp14:editId="6190679A">
                      <wp:simplePos x="0" y="0"/>
                      <wp:positionH relativeFrom="column">
                        <wp:posOffset>-3213735</wp:posOffset>
                      </wp:positionH>
                      <wp:positionV relativeFrom="paragraph">
                        <wp:posOffset>119380</wp:posOffset>
                      </wp:positionV>
                      <wp:extent cx="5905500" cy="7620"/>
                      <wp:effectExtent l="0" t="0" r="19050" b="30480"/>
                      <wp:wrapNone/>
                      <wp:docPr id="1381529080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0550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22525D" id="Straight Connector 2" o:spid="_x0000_s1026" style="position:absolute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53.05pt,9.4pt" to="211.9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0FA14CE7" w14:textId="77777777" w:rsidR="00C21589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Općina Vogošća</w:t>
            </w:r>
          </w:p>
          <w:p w14:paraId="3A0FF3C3" w14:textId="77777777" w:rsidR="00C21589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11076260" w14:textId="77777777" w:rsidR="00C21589" w:rsidRPr="004A34BC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6355AAE1" w14:textId="77777777" w:rsidR="00C21589" w:rsidRPr="004A34BC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688967CE" w14:textId="77777777" w:rsidR="00C21589" w:rsidRPr="004A34BC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7A604384" w14:textId="77777777" w:rsidR="00C21589" w:rsidRPr="004A34BC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5A0B1E8E" w14:textId="77777777" w:rsidR="00C21589" w:rsidRPr="004A34BC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77A0144F" w14:textId="77777777" w:rsidR="00C21589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53381C06" w14:textId="77777777" w:rsidR="00C21589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Služba za zapošljavanje (Biro Vogošća)</w:t>
            </w:r>
          </w:p>
          <w:p w14:paraId="2A97FFCD" w14:textId="77777777" w:rsidR="00C21589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  <w:r w:rsidRPr="004A34BC">
              <w:rPr>
                <w:rFonts w:ascii="Abel Pro" w:hAnsi="Abel Pro"/>
                <w:sz w:val="20"/>
                <w:szCs w:val="20"/>
              </w:rPr>
              <w:t>Služba za privredu, integrisani lokalni razvoj i društvene djelatnosti</w:t>
            </w:r>
          </w:p>
          <w:p w14:paraId="243D2B59" w14:textId="77777777" w:rsidR="00C21589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74DA023B" w14:textId="77777777" w:rsidR="00C21589" w:rsidRDefault="00C21589" w:rsidP="004A34BC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88" w:type="dxa"/>
          </w:tcPr>
          <w:p w14:paraId="635D8409" w14:textId="77777777" w:rsidR="00001A4C" w:rsidRDefault="00001A4C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18BCEB8A" w14:textId="77777777" w:rsidR="00001A4C" w:rsidRDefault="00001A4C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294C6681" w14:textId="77777777" w:rsidR="00001A4C" w:rsidRDefault="00001A4C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28811363" w14:textId="77777777" w:rsidR="00001A4C" w:rsidRDefault="00001A4C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52CA4E94" w14:textId="77777777" w:rsidR="00001A4C" w:rsidRDefault="00001A4C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3BF82B14" w14:textId="77777777" w:rsidR="00001A4C" w:rsidRDefault="00001A4C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2DAFA953" w14:textId="77777777" w:rsidR="00001A4C" w:rsidRDefault="00001A4C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59481F30" w14:textId="77777777" w:rsidR="00001A4C" w:rsidRDefault="00001A4C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648A8B34" w14:textId="77777777" w:rsidR="00001A4C" w:rsidRDefault="00001A4C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6B35F88E" w14:textId="3EE14E6D" w:rsidR="00C21589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 xml:space="preserve">Sredstva će se odrediti po iznalaženju prostora u općini. </w:t>
            </w:r>
          </w:p>
          <w:p w14:paraId="16568B89" w14:textId="77777777" w:rsidR="00C21589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11B5F6CE" w14:textId="77777777" w:rsidR="00001A4C" w:rsidRPr="00C21589" w:rsidRDefault="00001A4C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09AAA6FC" w14:textId="77777777" w:rsidR="00C21589" w:rsidRPr="00C21589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65EAFC1E" w14:textId="77777777" w:rsidR="00C21589" w:rsidRPr="00C21589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0ECBF661" w14:textId="77777777" w:rsidR="00C21589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</w:p>
          <w:p w14:paraId="297F06D7" w14:textId="497435F9" w:rsidR="00C21589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2026: 7.000,00 KM</w:t>
            </w:r>
          </w:p>
          <w:p w14:paraId="4EC10E16" w14:textId="7CD745D5" w:rsidR="00C21589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 xml:space="preserve">2027: </w:t>
            </w:r>
            <w:r>
              <w:rPr>
                <w:rFonts w:ascii="Abel Pro" w:hAnsi="Abel Pro"/>
                <w:sz w:val="20"/>
                <w:szCs w:val="20"/>
              </w:rPr>
              <w:t>7.000,00 KM</w:t>
            </w:r>
          </w:p>
          <w:p w14:paraId="6FE5A208" w14:textId="14B121D8" w:rsidR="00C21589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 xml:space="preserve">2028: </w:t>
            </w:r>
            <w:r>
              <w:rPr>
                <w:rFonts w:ascii="Abel Pro" w:hAnsi="Abel Pro"/>
                <w:sz w:val="20"/>
                <w:szCs w:val="20"/>
              </w:rPr>
              <w:t>7.000,00 KM</w:t>
            </w:r>
          </w:p>
          <w:p w14:paraId="3C8CB80A" w14:textId="4DA8D58B" w:rsidR="00C21589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 xml:space="preserve">2029: </w:t>
            </w:r>
            <w:r>
              <w:rPr>
                <w:rFonts w:ascii="Abel Pro" w:hAnsi="Abel Pro"/>
                <w:sz w:val="20"/>
                <w:szCs w:val="20"/>
              </w:rPr>
              <w:t>7.000,00 KM</w:t>
            </w:r>
          </w:p>
          <w:p w14:paraId="17D28128" w14:textId="017876B8" w:rsidR="00C21589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 xml:space="preserve">2030: </w:t>
            </w:r>
            <w:r>
              <w:rPr>
                <w:rFonts w:ascii="Abel Pro" w:hAnsi="Abel Pro"/>
                <w:sz w:val="20"/>
                <w:szCs w:val="20"/>
              </w:rPr>
              <w:t>7.000,00 KM</w:t>
            </w:r>
          </w:p>
          <w:p w14:paraId="30409E40" w14:textId="77777777" w:rsidR="00C21589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 xml:space="preserve">2031: </w:t>
            </w:r>
            <w:r>
              <w:rPr>
                <w:rFonts w:ascii="Abel Pro" w:hAnsi="Abel Pro"/>
                <w:sz w:val="20"/>
                <w:szCs w:val="20"/>
              </w:rPr>
              <w:t>7.000,00 KM</w:t>
            </w:r>
          </w:p>
          <w:p w14:paraId="6A94863F" w14:textId="6E19012D" w:rsidR="00C21589" w:rsidRPr="00C21589" w:rsidRDefault="00C21589" w:rsidP="00C21589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Ukupno: 42.000,00 KM</w:t>
            </w:r>
          </w:p>
        </w:tc>
      </w:tr>
      <w:bookmarkEnd w:id="19"/>
    </w:tbl>
    <w:p w14:paraId="6F7CABB4" w14:textId="77777777" w:rsidR="004E7254" w:rsidRPr="005C2C1E" w:rsidRDefault="004E7254" w:rsidP="004E7254">
      <w:pPr>
        <w:rPr>
          <w:rFonts w:ascii="Abel Pro" w:hAnsi="Abel Pro"/>
          <w:sz w:val="20"/>
          <w:szCs w:val="20"/>
        </w:rPr>
      </w:pPr>
    </w:p>
    <w:p w14:paraId="1F64DB0E" w14:textId="77777777" w:rsidR="003637C0" w:rsidRDefault="003637C0" w:rsidP="004E7254">
      <w:pPr>
        <w:rPr>
          <w:rFonts w:ascii="Abel Pro" w:hAnsi="Abel Pro"/>
          <w:sz w:val="20"/>
          <w:szCs w:val="20"/>
        </w:rPr>
      </w:pPr>
    </w:p>
    <w:p w14:paraId="554C9995" w14:textId="77777777" w:rsidR="00AC7398" w:rsidRDefault="00AC7398" w:rsidP="004E7254">
      <w:pPr>
        <w:rPr>
          <w:rFonts w:ascii="Abel Pro" w:hAnsi="Abel Pro"/>
          <w:sz w:val="20"/>
          <w:szCs w:val="20"/>
        </w:rPr>
      </w:pPr>
    </w:p>
    <w:p w14:paraId="5FBFF33C" w14:textId="77777777" w:rsidR="00AC7398" w:rsidRDefault="00AC7398" w:rsidP="004E7254">
      <w:pPr>
        <w:rPr>
          <w:rFonts w:ascii="Abel Pro" w:hAnsi="Abel Pro"/>
          <w:sz w:val="20"/>
          <w:szCs w:val="20"/>
        </w:rPr>
      </w:pPr>
    </w:p>
    <w:p w14:paraId="62E15074" w14:textId="77777777" w:rsidR="00AC7398" w:rsidRDefault="00AC7398" w:rsidP="004E7254">
      <w:pPr>
        <w:rPr>
          <w:rFonts w:ascii="Abel Pro" w:hAnsi="Abel Pro"/>
          <w:sz w:val="20"/>
          <w:szCs w:val="20"/>
        </w:rPr>
      </w:pPr>
    </w:p>
    <w:p w14:paraId="1CFEACD3" w14:textId="77777777" w:rsidR="00AC7398" w:rsidRDefault="00AC7398" w:rsidP="004E7254">
      <w:pPr>
        <w:rPr>
          <w:rFonts w:ascii="Abel Pro" w:hAnsi="Abel Pro"/>
          <w:sz w:val="20"/>
          <w:szCs w:val="20"/>
        </w:rPr>
      </w:pPr>
    </w:p>
    <w:p w14:paraId="2C0C10DE" w14:textId="77777777" w:rsidR="00AC7398" w:rsidRDefault="00AC7398" w:rsidP="004E7254">
      <w:pPr>
        <w:rPr>
          <w:rFonts w:ascii="Abel Pro" w:hAnsi="Abel Pro"/>
          <w:sz w:val="20"/>
          <w:szCs w:val="20"/>
        </w:rPr>
      </w:pPr>
    </w:p>
    <w:p w14:paraId="3ED117C6" w14:textId="77777777" w:rsidR="00AC7398" w:rsidRDefault="00AC7398" w:rsidP="004E7254">
      <w:pPr>
        <w:rPr>
          <w:rFonts w:ascii="Abel Pro" w:hAnsi="Abel Pro"/>
          <w:sz w:val="20"/>
          <w:szCs w:val="20"/>
        </w:rPr>
      </w:pPr>
    </w:p>
    <w:p w14:paraId="23836B9A" w14:textId="77777777" w:rsidR="00AC7398" w:rsidRDefault="00AC7398" w:rsidP="004E7254">
      <w:pPr>
        <w:rPr>
          <w:rFonts w:ascii="Abel Pro" w:hAnsi="Abel Pro"/>
          <w:sz w:val="20"/>
          <w:szCs w:val="20"/>
        </w:rPr>
      </w:pPr>
    </w:p>
    <w:p w14:paraId="05ABB9B3" w14:textId="77777777" w:rsidR="00AC7398" w:rsidRDefault="00AC7398" w:rsidP="004E7254">
      <w:pPr>
        <w:rPr>
          <w:rFonts w:ascii="Abel Pro" w:hAnsi="Abel Pro"/>
          <w:sz w:val="20"/>
          <w:szCs w:val="20"/>
        </w:rPr>
      </w:pPr>
    </w:p>
    <w:p w14:paraId="1AEB3CF7" w14:textId="77777777" w:rsidR="00AC7398" w:rsidRDefault="00AC7398" w:rsidP="004E7254">
      <w:pPr>
        <w:rPr>
          <w:rFonts w:ascii="Abel Pro" w:hAnsi="Abel Pro"/>
          <w:sz w:val="20"/>
          <w:szCs w:val="20"/>
        </w:rPr>
      </w:pPr>
    </w:p>
    <w:p w14:paraId="1A301F45" w14:textId="77777777" w:rsidR="00AC7398" w:rsidRDefault="00AC7398" w:rsidP="004E7254">
      <w:pPr>
        <w:rPr>
          <w:rFonts w:ascii="Abel Pro" w:hAnsi="Abel Pro"/>
          <w:sz w:val="20"/>
          <w:szCs w:val="20"/>
        </w:rPr>
      </w:pPr>
    </w:p>
    <w:p w14:paraId="71E66883" w14:textId="77777777" w:rsidR="00C21589" w:rsidRDefault="00C21589" w:rsidP="004E7254">
      <w:pPr>
        <w:rPr>
          <w:rFonts w:ascii="Abel Pro" w:hAnsi="Abel Pro"/>
          <w:sz w:val="20"/>
          <w:szCs w:val="20"/>
        </w:rPr>
      </w:pPr>
    </w:p>
    <w:p w14:paraId="6E1168B3" w14:textId="77777777" w:rsidR="00C21589" w:rsidRDefault="00C21589" w:rsidP="004E7254">
      <w:pPr>
        <w:rPr>
          <w:rFonts w:ascii="Abel Pro" w:hAnsi="Abel Pro"/>
          <w:sz w:val="20"/>
          <w:szCs w:val="20"/>
        </w:rPr>
      </w:pPr>
    </w:p>
    <w:p w14:paraId="3B7244E0" w14:textId="77777777" w:rsidR="00C21589" w:rsidRDefault="00C21589" w:rsidP="004E7254">
      <w:pPr>
        <w:rPr>
          <w:rFonts w:ascii="Abel Pro" w:hAnsi="Abel Pro"/>
          <w:sz w:val="20"/>
          <w:szCs w:val="20"/>
        </w:rPr>
      </w:pPr>
    </w:p>
    <w:p w14:paraId="205E1995" w14:textId="77777777" w:rsidR="00C21589" w:rsidRDefault="00C21589" w:rsidP="004E7254">
      <w:pPr>
        <w:rPr>
          <w:rFonts w:ascii="Abel Pro" w:hAnsi="Abel Pro"/>
          <w:sz w:val="20"/>
          <w:szCs w:val="20"/>
        </w:rPr>
      </w:pPr>
    </w:p>
    <w:p w14:paraId="351882A5" w14:textId="77777777" w:rsidR="00C21589" w:rsidRDefault="00C21589" w:rsidP="004E7254">
      <w:pPr>
        <w:rPr>
          <w:rFonts w:ascii="Abel Pro" w:hAnsi="Abel Pro"/>
          <w:sz w:val="20"/>
          <w:szCs w:val="20"/>
        </w:rPr>
      </w:pPr>
    </w:p>
    <w:p w14:paraId="1961F43C" w14:textId="77777777" w:rsidR="00AC7398" w:rsidRDefault="00AC7398" w:rsidP="004E7254">
      <w:pPr>
        <w:rPr>
          <w:rFonts w:ascii="Abel Pro" w:hAnsi="Abel Pro"/>
          <w:sz w:val="20"/>
          <w:szCs w:val="20"/>
        </w:rPr>
      </w:pPr>
    </w:p>
    <w:p w14:paraId="0508967C" w14:textId="77777777" w:rsidR="00794594" w:rsidRDefault="00794594" w:rsidP="004E7254">
      <w:pPr>
        <w:rPr>
          <w:rFonts w:ascii="Abel Pro" w:hAnsi="Abel Pro"/>
          <w:sz w:val="20"/>
          <w:szCs w:val="20"/>
        </w:rPr>
      </w:pPr>
    </w:p>
    <w:p w14:paraId="4D5C635A" w14:textId="77777777" w:rsidR="00794594" w:rsidRDefault="00794594" w:rsidP="004E7254">
      <w:pPr>
        <w:rPr>
          <w:rFonts w:ascii="Abel Pro" w:hAnsi="Abel Pro"/>
          <w:sz w:val="20"/>
          <w:szCs w:val="20"/>
        </w:rPr>
      </w:pPr>
    </w:p>
    <w:p w14:paraId="2EAC74B3" w14:textId="77777777" w:rsidR="00794594" w:rsidRPr="005C2C1E" w:rsidRDefault="00794594" w:rsidP="004E7254">
      <w:pPr>
        <w:rPr>
          <w:rFonts w:ascii="Abel Pro" w:hAnsi="Abel Pro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87"/>
        <w:gridCol w:w="2170"/>
        <w:gridCol w:w="2199"/>
        <w:gridCol w:w="459"/>
        <w:gridCol w:w="460"/>
        <w:gridCol w:w="460"/>
        <w:gridCol w:w="460"/>
        <w:gridCol w:w="463"/>
        <w:gridCol w:w="464"/>
        <w:gridCol w:w="2193"/>
        <w:gridCol w:w="2188"/>
      </w:tblGrid>
      <w:tr w:rsidR="003637C0" w:rsidRPr="005C2C1E" w14:paraId="2285C0E1" w14:textId="77777777">
        <w:tc>
          <w:tcPr>
            <w:tcW w:w="13703" w:type="dxa"/>
            <w:gridSpan w:val="11"/>
          </w:tcPr>
          <w:p w14:paraId="771CAF80" w14:textId="2A577505" w:rsidR="003637C0" w:rsidRPr="005C2C1E" w:rsidRDefault="003637C0" w:rsidP="003637C0">
            <w:pPr>
              <w:tabs>
                <w:tab w:val="left" w:pos="1284"/>
              </w:tabs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Strateški cilj 2. Izgraditi zdravo i sigurno okruženje za mlade uz osiguranu socijalnu uključenost</w:t>
            </w:r>
          </w:p>
        </w:tc>
      </w:tr>
      <w:tr w:rsidR="003637C0" w:rsidRPr="005C2C1E" w14:paraId="7D20FA67" w14:textId="77777777">
        <w:tc>
          <w:tcPr>
            <w:tcW w:w="13703" w:type="dxa"/>
            <w:gridSpan w:val="11"/>
          </w:tcPr>
          <w:p w14:paraId="0045497D" w14:textId="1C00116C" w:rsidR="003637C0" w:rsidRPr="005C2C1E" w:rsidRDefault="001D5FA6">
            <w:pPr>
              <w:rPr>
                <w:rFonts w:ascii="Abel Pro" w:hAnsi="Abel Pro"/>
                <w:sz w:val="20"/>
                <w:szCs w:val="20"/>
              </w:rPr>
            </w:pPr>
            <w:bookmarkStart w:id="22" w:name="_Hlk230870641"/>
            <w:r w:rsidRPr="005C2C1E">
              <w:rPr>
                <w:rFonts w:ascii="Abel Pro" w:hAnsi="Abel Pro"/>
                <w:sz w:val="20"/>
                <w:szCs w:val="20"/>
              </w:rPr>
              <w:t>Prioritet</w:t>
            </w:r>
            <w:r w:rsidR="00D44155" w:rsidRPr="005C2C1E">
              <w:rPr>
                <w:rFonts w:ascii="Abel Pro" w:hAnsi="Abel Pro"/>
                <w:sz w:val="20"/>
                <w:szCs w:val="20"/>
              </w:rPr>
              <w:t xml:space="preserve"> 2.1.</w:t>
            </w:r>
            <w:r w:rsidRPr="005C2C1E">
              <w:rPr>
                <w:rFonts w:ascii="Abel Pro" w:hAnsi="Abel Pro"/>
                <w:sz w:val="20"/>
                <w:szCs w:val="20"/>
              </w:rPr>
              <w:t xml:space="preserve"> </w:t>
            </w:r>
            <w:r w:rsidR="00A620A2" w:rsidRPr="005C2C1E">
              <w:rPr>
                <w:rFonts w:ascii="Abel Pro" w:hAnsi="Abel Pro"/>
                <w:sz w:val="20"/>
                <w:szCs w:val="20"/>
              </w:rPr>
              <w:t>Poboljšati</w:t>
            </w:r>
            <w:r w:rsidRPr="005C2C1E">
              <w:rPr>
                <w:rFonts w:ascii="Abel Pro" w:hAnsi="Abel Pro"/>
                <w:sz w:val="20"/>
                <w:szCs w:val="20"/>
              </w:rPr>
              <w:t xml:space="preserve"> </w:t>
            </w:r>
            <w:r w:rsidR="00556FC4">
              <w:rPr>
                <w:rFonts w:ascii="Abel Pro" w:hAnsi="Abel Pro"/>
                <w:sz w:val="20"/>
                <w:szCs w:val="20"/>
              </w:rPr>
              <w:t>brigu o zdravlju</w:t>
            </w:r>
            <w:r w:rsidRPr="005C2C1E">
              <w:rPr>
                <w:rFonts w:ascii="Abel Pro" w:hAnsi="Abel Pro"/>
                <w:sz w:val="20"/>
                <w:szCs w:val="20"/>
              </w:rPr>
              <w:t xml:space="preserve"> </w:t>
            </w:r>
            <w:r w:rsidR="00A620A2" w:rsidRPr="005C2C1E">
              <w:rPr>
                <w:rFonts w:ascii="Abel Pro" w:hAnsi="Abel Pro"/>
                <w:sz w:val="20"/>
                <w:szCs w:val="20"/>
              </w:rPr>
              <w:t>i preventivne zdravstvene aktivnosti</w:t>
            </w:r>
            <w:bookmarkEnd w:id="22"/>
          </w:p>
        </w:tc>
      </w:tr>
      <w:tr w:rsidR="00556FC4" w:rsidRPr="005C2C1E" w14:paraId="337448A6" w14:textId="77777777" w:rsidTr="00D44155">
        <w:trPr>
          <w:trHeight w:val="150"/>
        </w:trPr>
        <w:tc>
          <w:tcPr>
            <w:tcW w:w="2187" w:type="dxa"/>
            <w:vMerge w:val="restart"/>
          </w:tcPr>
          <w:p w14:paraId="753331E2" w14:textId="77777777" w:rsidR="003637C0" w:rsidRPr="005C2C1E" w:rsidRDefault="003637C0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 xml:space="preserve">Problem </w:t>
            </w:r>
          </w:p>
        </w:tc>
        <w:tc>
          <w:tcPr>
            <w:tcW w:w="2170" w:type="dxa"/>
            <w:vMerge w:val="restart"/>
          </w:tcPr>
          <w:p w14:paraId="480DAC0E" w14:textId="77777777" w:rsidR="003637C0" w:rsidRPr="005C2C1E" w:rsidRDefault="003637C0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Mjere</w:t>
            </w:r>
          </w:p>
        </w:tc>
        <w:tc>
          <w:tcPr>
            <w:tcW w:w="2199" w:type="dxa"/>
            <w:vMerge w:val="restart"/>
          </w:tcPr>
          <w:p w14:paraId="4F8E5FCA" w14:textId="77777777" w:rsidR="003637C0" w:rsidRPr="005C2C1E" w:rsidRDefault="003637C0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Aktivnosti</w:t>
            </w:r>
          </w:p>
        </w:tc>
        <w:tc>
          <w:tcPr>
            <w:tcW w:w="2766" w:type="dxa"/>
            <w:gridSpan w:val="6"/>
          </w:tcPr>
          <w:p w14:paraId="23FDA5E5" w14:textId="77777777" w:rsidR="003637C0" w:rsidRPr="005C2C1E" w:rsidRDefault="003637C0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Vrijeme provođenja</w:t>
            </w:r>
          </w:p>
        </w:tc>
        <w:tc>
          <w:tcPr>
            <w:tcW w:w="2193" w:type="dxa"/>
            <w:vMerge w:val="restart"/>
          </w:tcPr>
          <w:p w14:paraId="54D2100A" w14:textId="77777777" w:rsidR="003637C0" w:rsidRPr="005C2C1E" w:rsidRDefault="003637C0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Nosioci provedbe</w:t>
            </w:r>
          </w:p>
        </w:tc>
        <w:tc>
          <w:tcPr>
            <w:tcW w:w="2188" w:type="dxa"/>
            <w:vMerge w:val="restart"/>
          </w:tcPr>
          <w:p w14:paraId="19BE4546" w14:textId="77777777" w:rsidR="003637C0" w:rsidRPr="005C2C1E" w:rsidRDefault="003637C0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 xml:space="preserve">Troškovi </w:t>
            </w:r>
          </w:p>
        </w:tc>
      </w:tr>
      <w:tr w:rsidR="00556FC4" w:rsidRPr="005C2C1E" w14:paraId="5E05D6AF" w14:textId="77777777" w:rsidTr="00D44155">
        <w:trPr>
          <w:trHeight w:val="150"/>
        </w:trPr>
        <w:tc>
          <w:tcPr>
            <w:tcW w:w="2187" w:type="dxa"/>
            <w:vMerge/>
          </w:tcPr>
          <w:p w14:paraId="0F13E751" w14:textId="77777777" w:rsidR="003637C0" w:rsidRPr="005C2C1E" w:rsidRDefault="003637C0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70" w:type="dxa"/>
            <w:vMerge/>
          </w:tcPr>
          <w:p w14:paraId="099DCE32" w14:textId="77777777" w:rsidR="003637C0" w:rsidRPr="005C2C1E" w:rsidRDefault="003637C0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9" w:type="dxa"/>
            <w:vMerge/>
          </w:tcPr>
          <w:p w14:paraId="05FBF762" w14:textId="77777777" w:rsidR="003637C0" w:rsidRPr="005C2C1E" w:rsidRDefault="003637C0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59" w:type="dxa"/>
          </w:tcPr>
          <w:p w14:paraId="2E4E2C51" w14:textId="77777777" w:rsidR="003637C0" w:rsidRPr="005C2C1E" w:rsidRDefault="003637C0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26</w:t>
            </w:r>
          </w:p>
        </w:tc>
        <w:tc>
          <w:tcPr>
            <w:tcW w:w="460" w:type="dxa"/>
          </w:tcPr>
          <w:p w14:paraId="0806DE5F" w14:textId="77777777" w:rsidR="003637C0" w:rsidRPr="005C2C1E" w:rsidRDefault="003637C0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27</w:t>
            </w:r>
          </w:p>
        </w:tc>
        <w:tc>
          <w:tcPr>
            <w:tcW w:w="460" w:type="dxa"/>
          </w:tcPr>
          <w:p w14:paraId="0A8D85CE" w14:textId="77777777" w:rsidR="003637C0" w:rsidRPr="005C2C1E" w:rsidRDefault="003637C0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28</w:t>
            </w:r>
          </w:p>
        </w:tc>
        <w:tc>
          <w:tcPr>
            <w:tcW w:w="460" w:type="dxa"/>
          </w:tcPr>
          <w:p w14:paraId="7252F883" w14:textId="77777777" w:rsidR="003637C0" w:rsidRPr="005C2C1E" w:rsidRDefault="003637C0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29</w:t>
            </w:r>
          </w:p>
        </w:tc>
        <w:tc>
          <w:tcPr>
            <w:tcW w:w="463" w:type="dxa"/>
          </w:tcPr>
          <w:p w14:paraId="7414C122" w14:textId="77777777" w:rsidR="003637C0" w:rsidRPr="005C2C1E" w:rsidRDefault="003637C0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30</w:t>
            </w:r>
          </w:p>
        </w:tc>
        <w:tc>
          <w:tcPr>
            <w:tcW w:w="464" w:type="dxa"/>
          </w:tcPr>
          <w:p w14:paraId="5B4225D1" w14:textId="77777777" w:rsidR="003637C0" w:rsidRPr="005C2C1E" w:rsidRDefault="003637C0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31</w:t>
            </w:r>
          </w:p>
        </w:tc>
        <w:tc>
          <w:tcPr>
            <w:tcW w:w="2193" w:type="dxa"/>
            <w:vMerge/>
          </w:tcPr>
          <w:p w14:paraId="13B1B57F" w14:textId="77777777" w:rsidR="003637C0" w:rsidRPr="005C2C1E" w:rsidRDefault="003637C0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88" w:type="dxa"/>
            <w:vMerge/>
          </w:tcPr>
          <w:p w14:paraId="238C7233" w14:textId="77777777" w:rsidR="003637C0" w:rsidRPr="005C2C1E" w:rsidRDefault="003637C0">
            <w:pPr>
              <w:rPr>
                <w:rFonts w:ascii="Abel Pro" w:hAnsi="Abel Pro"/>
                <w:sz w:val="20"/>
                <w:szCs w:val="20"/>
              </w:rPr>
            </w:pPr>
          </w:p>
        </w:tc>
      </w:tr>
      <w:tr w:rsidR="00556FC4" w:rsidRPr="005C2C1E" w14:paraId="6DADD543" w14:textId="77777777" w:rsidTr="00D44155">
        <w:tc>
          <w:tcPr>
            <w:tcW w:w="2187" w:type="dxa"/>
          </w:tcPr>
          <w:p w14:paraId="349351A4" w14:textId="77777777" w:rsidR="003561A8" w:rsidRPr="005C2C1E" w:rsidRDefault="003561A8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Nedovoljno razvijena kultura preventivne brige o zdravlju</w:t>
            </w:r>
          </w:p>
          <w:p w14:paraId="7F4F8D0F" w14:textId="77777777" w:rsidR="003561A8" w:rsidRPr="005C2C1E" w:rsidRDefault="003561A8">
            <w:pPr>
              <w:rPr>
                <w:rFonts w:ascii="Abel Pro" w:hAnsi="Abel Pro"/>
                <w:sz w:val="20"/>
                <w:szCs w:val="20"/>
              </w:rPr>
            </w:pPr>
          </w:p>
          <w:p w14:paraId="1A7EC882" w14:textId="77777777" w:rsidR="003561A8" w:rsidRPr="005C2C1E" w:rsidRDefault="003561A8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Nedovoljna briga o reproduktivnom zdravlju mladih žena</w:t>
            </w:r>
          </w:p>
          <w:p w14:paraId="5CF93C63" w14:textId="77777777" w:rsidR="003561A8" w:rsidRPr="005C2C1E" w:rsidRDefault="003561A8">
            <w:pPr>
              <w:rPr>
                <w:rFonts w:ascii="Abel Pro" w:hAnsi="Abel Pro"/>
                <w:sz w:val="20"/>
                <w:szCs w:val="20"/>
              </w:rPr>
            </w:pPr>
          </w:p>
          <w:p w14:paraId="54CCBFAD" w14:textId="77777777" w:rsidR="003561A8" w:rsidRPr="005C2C1E" w:rsidRDefault="003561A8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Ograničena dostupnost i korištenje usluga mentalnog zdravlja</w:t>
            </w:r>
          </w:p>
          <w:p w14:paraId="773B2F85" w14:textId="77777777" w:rsidR="003561A8" w:rsidRPr="005C2C1E" w:rsidRDefault="003561A8">
            <w:pPr>
              <w:rPr>
                <w:rFonts w:ascii="Abel Pro" w:hAnsi="Abel Pro"/>
                <w:sz w:val="20"/>
                <w:szCs w:val="20"/>
              </w:rPr>
            </w:pPr>
          </w:p>
          <w:p w14:paraId="7BD68B84" w14:textId="77777777" w:rsidR="003561A8" w:rsidRPr="005C2C1E" w:rsidRDefault="003561A8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Nezdravi stilovi života i nedovoljna fizička aktivnost</w:t>
            </w:r>
          </w:p>
          <w:p w14:paraId="29F40D50" w14:textId="77777777" w:rsidR="003561A8" w:rsidRPr="005C2C1E" w:rsidRDefault="003561A8">
            <w:pPr>
              <w:rPr>
                <w:rFonts w:ascii="Abel Pro" w:hAnsi="Abel Pro"/>
                <w:sz w:val="20"/>
                <w:szCs w:val="20"/>
              </w:rPr>
            </w:pPr>
          </w:p>
          <w:p w14:paraId="2E2CF585" w14:textId="77777777" w:rsidR="003561A8" w:rsidRPr="005C2C1E" w:rsidRDefault="003561A8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Ograničeni kapaciteti zdravstvenog sistema na lokalnom nivou</w:t>
            </w:r>
          </w:p>
          <w:p w14:paraId="0C35C19F" w14:textId="77777777" w:rsidR="003561A8" w:rsidRPr="005C2C1E" w:rsidRDefault="003561A8">
            <w:pPr>
              <w:rPr>
                <w:rFonts w:ascii="Abel Pro" w:hAnsi="Abel Pro"/>
                <w:sz w:val="20"/>
                <w:szCs w:val="20"/>
              </w:rPr>
            </w:pPr>
          </w:p>
          <w:p w14:paraId="2109CE58" w14:textId="7962AB0F" w:rsidR="003561A8" w:rsidRPr="005C2C1E" w:rsidRDefault="003561A8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Nezainteresovanost roditelja za promociju HPV vakcine i preventivnih zdravstvenih mjera</w:t>
            </w:r>
          </w:p>
        </w:tc>
        <w:tc>
          <w:tcPr>
            <w:tcW w:w="2170" w:type="dxa"/>
          </w:tcPr>
          <w:p w14:paraId="103DC67C" w14:textId="73DCEB49" w:rsidR="003561A8" w:rsidRPr="005C2C1E" w:rsidRDefault="00D44155">
            <w:pPr>
              <w:rPr>
                <w:rFonts w:ascii="Abel Pro" w:hAnsi="Abel Pro"/>
                <w:sz w:val="20"/>
                <w:szCs w:val="20"/>
              </w:rPr>
            </w:pPr>
            <w:bookmarkStart w:id="23" w:name="_Hlk230871116"/>
            <w:r w:rsidRPr="005C2C1E">
              <w:rPr>
                <w:rFonts w:ascii="Abel Pro" w:hAnsi="Abel Pro"/>
                <w:sz w:val="20"/>
                <w:szCs w:val="20"/>
              </w:rPr>
              <w:t xml:space="preserve">2.1.1. </w:t>
            </w:r>
            <w:r w:rsidR="003561A8" w:rsidRPr="005C2C1E">
              <w:rPr>
                <w:rFonts w:ascii="Abel Pro" w:hAnsi="Abel Pro"/>
                <w:sz w:val="20"/>
                <w:szCs w:val="20"/>
              </w:rPr>
              <w:t>Jačanje preventivne zdravstvene zaštite, reproduktivnog i mentalnog zdravlja mladih</w:t>
            </w:r>
            <w:bookmarkEnd w:id="23"/>
          </w:p>
        </w:tc>
        <w:tc>
          <w:tcPr>
            <w:tcW w:w="2199" w:type="dxa"/>
          </w:tcPr>
          <w:p w14:paraId="07CD6B30" w14:textId="50EC14E9" w:rsidR="003561A8" w:rsidRPr="005C2C1E" w:rsidRDefault="003561A8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Organizacija edukativnih kampanja o preventivnoj brizi za zdravlje mladih u saradnji sa organizacijama koje djeluju u Općini</w:t>
            </w:r>
          </w:p>
          <w:p w14:paraId="5551F075" w14:textId="2D5B5C17" w:rsidR="003561A8" w:rsidRPr="005C2C1E" w:rsidRDefault="00F35EF7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24E8B43A" wp14:editId="7E09B925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93980</wp:posOffset>
                      </wp:positionV>
                      <wp:extent cx="5905500" cy="7620"/>
                      <wp:effectExtent l="0" t="0" r="19050" b="30480"/>
                      <wp:wrapNone/>
                      <wp:docPr id="757429116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0550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010D14" id="Straight Connector 2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75pt,7.4pt" to="460.2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025A9579" w14:textId="47068C3C" w:rsidR="003561A8" w:rsidRPr="005C2C1E" w:rsidRDefault="003561A8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Podrška provedbi radionica o reproduktivnom i seksualnom  zdravlju mladih žena i muškaraca</w:t>
            </w:r>
            <w:r w:rsidR="00AC7398">
              <w:rPr>
                <w:rFonts w:ascii="Abel Pro" w:hAnsi="Abel Pro"/>
                <w:sz w:val="20"/>
                <w:szCs w:val="20"/>
              </w:rPr>
              <w:t xml:space="preserve"> uz podršku nevladinih organizacija</w:t>
            </w:r>
          </w:p>
          <w:p w14:paraId="07D9F4E0" w14:textId="5610ADFC" w:rsidR="003561A8" w:rsidRPr="005C2C1E" w:rsidRDefault="00F35EF7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8EF8BF7" wp14:editId="75F36FA2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88900</wp:posOffset>
                      </wp:positionV>
                      <wp:extent cx="5905500" cy="7620"/>
                      <wp:effectExtent l="0" t="0" r="19050" b="30480"/>
                      <wp:wrapNone/>
                      <wp:docPr id="1081964048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0550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76F7C8" id="Straight Connector 2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75pt,7pt" to="460.25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76A3D886" w14:textId="49A92331" w:rsidR="003561A8" w:rsidRPr="005C2C1E" w:rsidRDefault="003561A8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U saradnji sa Domo</w:t>
            </w:r>
            <w:r w:rsidR="00556FC4">
              <w:rPr>
                <w:rFonts w:ascii="Abel Pro" w:hAnsi="Abel Pro"/>
                <w:sz w:val="20"/>
                <w:szCs w:val="20"/>
              </w:rPr>
              <w:t>m</w:t>
            </w:r>
            <w:r w:rsidRPr="005C2C1E">
              <w:rPr>
                <w:rFonts w:ascii="Abel Pro" w:hAnsi="Abel Pro"/>
                <w:sz w:val="20"/>
                <w:szCs w:val="20"/>
              </w:rPr>
              <w:t xml:space="preserve"> zdravlja organizirati informativne aktivnosti o značaju HPV vakcinacije i preventivnih pregleda</w:t>
            </w:r>
          </w:p>
          <w:p w14:paraId="78A275D6" w14:textId="170E90C4" w:rsidR="003561A8" w:rsidRPr="005C2C1E" w:rsidRDefault="00F35EF7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24D46CDF" wp14:editId="5F15D41E">
                      <wp:simplePos x="0" y="0"/>
                      <wp:positionH relativeFrom="column">
                        <wp:posOffset>-45085</wp:posOffset>
                      </wp:positionH>
                      <wp:positionV relativeFrom="paragraph">
                        <wp:posOffset>73660</wp:posOffset>
                      </wp:positionV>
                      <wp:extent cx="5905500" cy="7620"/>
                      <wp:effectExtent l="0" t="0" r="19050" b="30480"/>
                      <wp:wrapNone/>
                      <wp:docPr id="454710987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0550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3E0AAC5" id="Straight Connector 2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55pt,5.8pt" to="461.4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1C5BB2CE" w14:textId="13919DE5" w:rsidR="003561A8" w:rsidRPr="005C2C1E" w:rsidRDefault="003561A8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Pokrenuti inicijativu za uspostavljanje savjetovališta i kontakt tačke za psihosocijalnu podršku za mlade</w:t>
            </w:r>
          </w:p>
          <w:p w14:paraId="78915976" w14:textId="3FBCB286" w:rsidR="003561A8" w:rsidRPr="005C2C1E" w:rsidRDefault="003561A8">
            <w:pPr>
              <w:rPr>
                <w:rFonts w:ascii="Abel Pro" w:hAnsi="Abel Pro"/>
                <w:sz w:val="20"/>
                <w:szCs w:val="20"/>
              </w:rPr>
            </w:pPr>
          </w:p>
          <w:p w14:paraId="762ABF6D" w14:textId="77777777" w:rsidR="00CE3E01" w:rsidRDefault="00CE3E01">
            <w:pPr>
              <w:rPr>
                <w:rFonts w:ascii="Abel Pro" w:hAnsi="Abel Pro"/>
                <w:sz w:val="20"/>
                <w:szCs w:val="20"/>
              </w:rPr>
            </w:pPr>
          </w:p>
          <w:p w14:paraId="4F24A08E" w14:textId="77777777" w:rsidR="00CE3E01" w:rsidRDefault="00CE3E01">
            <w:pPr>
              <w:rPr>
                <w:rFonts w:ascii="Abel Pro" w:hAnsi="Abel Pro"/>
                <w:sz w:val="20"/>
                <w:szCs w:val="20"/>
              </w:rPr>
            </w:pPr>
          </w:p>
          <w:p w14:paraId="60AD132F" w14:textId="0383E667" w:rsidR="003561A8" w:rsidRDefault="003561A8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Temu mentalnog i reproduktivnog zdravlja uvrstiti u teme za projektne prijedloge organizacija</w:t>
            </w:r>
          </w:p>
          <w:p w14:paraId="416069B5" w14:textId="77777777" w:rsidR="004A34BC" w:rsidRDefault="004A34BC">
            <w:pPr>
              <w:rPr>
                <w:rFonts w:ascii="Abel Pro" w:hAnsi="Abel Pro"/>
                <w:sz w:val="20"/>
                <w:szCs w:val="20"/>
              </w:rPr>
            </w:pPr>
          </w:p>
          <w:p w14:paraId="0EFD1713" w14:textId="44ED5BB3" w:rsidR="003561A8" w:rsidRPr="005C2C1E" w:rsidRDefault="003561A8">
            <w:pPr>
              <w:rPr>
                <w:rFonts w:ascii="Abel Pro" w:hAnsi="Abel Pro"/>
                <w:sz w:val="20"/>
                <w:szCs w:val="20"/>
              </w:rPr>
            </w:pPr>
          </w:p>
          <w:p w14:paraId="06AE40BE" w14:textId="7EAEF5EE" w:rsidR="003561A8" w:rsidRPr="005C2C1E" w:rsidRDefault="003561A8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 xml:space="preserve">U saradnji sa nevladinim organizacijama, vijećem učenika srednje škole organizirati i provoditi kampanje </w:t>
            </w:r>
            <w:r w:rsidR="00D44155" w:rsidRPr="005C2C1E">
              <w:rPr>
                <w:rFonts w:ascii="Abel Pro" w:hAnsi="Abel Pro"/>
                <w:sz w:val="20"/>
                <w:szCs w:val="20"/>
              </w:rPr>
              <w:t xml:space="preserve">za smanjenje </w:t>
            </w:r>
            <w:r w:rsidR="00556FC4">
              <w:rPr>
                <w:rFonts w:ascii="Abel Pro" w:hAnsi="Abel Pro"/>
                <w:sz w:val="20"/>
                <w:szCs w:val="20"/>
              </w:rPr>
              <w:t>predrasuda o</w:t>
            </w:r>
            <w:r w:rsidR="00D44155" w:rsidRPr="005C2C1E">
              <w:rPr>
                <w:rFonts w:ascii="Abel Pro" w:hAnsi="Abel Pro"/>
                <w:sz w:val="20"/>
                <w:szCs w:val="20"/>
              </w:rPr>
              <w:t xml:space="preserve"> mentalno</w:t>
            </w:r>
            <w:r w:rsidR="00556FC4">
              <w:rPr>
                <w:rFonts w:ascii="Abel Pro" w:hAnsi="Abel Pro"/>
                <w:sz w:val="20"/>
                <w:szCs w:val="20"/>
              </w:rPr>
              <w:t>m</w:t>
            </w:r>
            <w:r w:rsidR="00D44155" w:rsidRPr="005C2C1E">
              <w:rPr>
                <w:rFonts w:ascii="Abel Pro" w:hAnsi="Abel Pro"/>
                <w:sz w:val="20"/>
                <w:szCs w:val="20"/>
              </w:rPr>
              <w:t xml:space="preserve"> zdravlj</w:t>
            </w:r>
            <w:r w:rsidR="00556FC4">
              <w:rPr>
                <w:rFonts w:ascii="Abel Pro" w:hAnsi="Abel Pro"/>
                <w:sz w:val="20"/>
                <w:szCs w:val="20"/>
              </w:rPr>
              <w:t>u</w:t>
            </w:r>
            <w:r w:rsidR="00D44155" w:rsidRPr="005C2C1E">
              <w:rPr>
                <w:rFonts w:ascii="Abel Pro" w:hAnsi="Abel Pro"/>
                <w:sz w:val="20"/>
                <w:szCs w:val="20"/>
              </w:rPr>
              <w:t xml:space="preserve"> i psihološk</w:t>
            </w:r>
            <w:r w:rsidR="00556FC4">
              <w:rPr>
                <w:rFonts w:ascii="Abel Pro" w:hAnsi="Abel Pro"/>
                <w:sz w:val="20"/>
                <w:szCs w:val="20"/>
              </w:rPr>
              <w:t>om</w:t>
            </w:r>
            <w:r w:rsidR="00D44155" w:rsidRPr="005C2C1E">
              <w:rPr>
                <w:rFonts w:ascii="Abel Pro" w:hAnsi="Abel Pro"/>
                <w:sz w:val="20"/>
                <w:szCs w:val="20"/>
              </w:rPr>
              <w:t xml:space="preserve"> podršk</w:t>
            </w:r>
            <w:r w:rsidR="00556FC4">
              <w:rPr>
                <w:rFonts w:ascii="Abel Pro" w:hAnsi="Abel Pro"/>
                <w:sz w:val="20"/>
                <w:szCs w:val="20"/>
              </w:rPr>
              <w:t>om</w:t>
            </w:r>
          </w:p>
          <w:p w14:paraId="53E21326" w14:textId="1A9BA6E5" w:rsidR="00D44155" w:rsidRPr="005C2C1E" w:rsidRDefault="00F35EF7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605E4DCC" wp14:editId="3F96D2DE">
                      <wp:simplePos x="0" y="0"/>
                      <wp:positionH relativeFrom="column">
                        <wp:posOffset>-37465</wp:posOffset>
                      </wp:positionH>
                      <wp:positionV relativeFrom="paragraph">
                        <wp:posOffset>35560</wp:posOffset>
                      </wp:positionV>
                      <wp:extent cx="5905500" cy="7620"/>
                      <wp:effectExtent l="0" t="0" r="19050" b="30480"/>
                      <wp:wrapNone/>
                      <wp:docPr id="1905911821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0550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46583C" id="Straight Connector 2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95pt,2.8pt" to="462.0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2365119B" w14:textId="07DD4AA1" w:rsidR="00D44155" w:rsidRPr="005C2C1E" w:rsidRDefault="00D44155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 xml:space="preserve">Raditi na jačanju saradnje Općine sa zdravstvenim ustanovama, školama, </w:t>
            </w:r>
            <w:r w:rsidR="00556FC4">
              <w:rPr>
                <w:rFonts w:ascii="Abel Pro" w:hAnsi="Abel Pro"/>
                <w:sz w:val="20"/>
                <w:szCs w:val="20"/>
              </w:rPr>
              <w:t>C</w:t>
            </w:r>
            <w:r w:rsidRPr="005C2C1E">
              <w:rPr>
                <w:rFonts w:ascii="Abel Pro" w:hAnsi="Abel Pro"/>
                <w:sz w:val="20"/>
                <w:szCs w:val="20"/>
              </w:rPr>
              <w:t>entr</w:t>
            </w:r>
            <w:r w:rsidR="00556FC4">
              <w:rPr>
                <w:rFonts w:ascii="Abel Pro" w:hAnsi="Abel Pro"/>
                <w:sz w:val="20"/>
                <w:szCs w:val="20"/>
              </w:rPr>
              <w:t>om</w:t>
            </w:r>
            <w:r w:rsidRPr="005C2C1E">
              <w:rPr>
                <w:rFonts w:ascii="Abel Pro" w:hAnsi="Abel Pro"/>
                <w:sz w:val="20"/>
                <w:szCs w:val="20"/>
              </w:rPr>
              <w:t xml:space="preserve"> za mentalno zdravlje i omladinski</w:t>
            </w:r>
            <w:r w:rsidR="00556FC4">
              <w:rPr>
                <w:rFonts w:ascii="Abel Pro" w:hAnsi="Abel Pro"/>
                <w:sz w:val="20"/>
                <w:szCs w:val="20"/>
              </w:rPr>
              <w:t xml:space="preserve">m </w:t>
            </w:r>
            <w:r w:rsidRPr="005C2C1E">
              <w:rPr>
                <w:rFonts w:ascii="Abel Pro" w:hAnsi="Abel Pro"/>
                <w:sz w:val="20"/>
                <w:szCs w:val="20"/>
              </w:rPr>
              <w:t>organizacij</w:t>
            </w:r>
            <w:r w:rsidR="00556FC4">
              <w:rPr>
                <w:rFonts w:ascii="Abel Pro" w:hAnsi="Abel Pro"/>
                <w:sz w:val="20"/>
                <w:szCs w:val="20"/>
              </w:rPr>
              <w:t>ama</w:t>
            </w:r>
          </w:p>
          <w:p w14:paraId="7FF4976C" w14:textId="60B5DE46" w:rsidR="003561A8" w:rsidRPr="005C2C1E" w:rsidRDefault="00F35EF7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3C1D1579" wp14:editId="214E9E4B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43180</wp:posOffset>
                      </wp:positionV>
                      <wp:extent cx="5905500" cy="7620"/>
                      <wp:effectExtent l="0" t="0" r="19050" b="30480"/>
                      <wp:wrapNone/>
                      <wp:docPr id="400432200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0550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149E56" id="Straight Connector 2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35pt,3.4pt" to="462.6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63F8CAA8" w14:textId="3A670404" w:rsidR="003561A8" w:rsidRPr="005C2C1E" w:rsidRDefault="007E127D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Inicirati</w:t>
            </w:r>
            <w:r w:rsidR="00D44155" w:rsidRPr="005C2C1E">
              <w:rPr>
                <w:rFonts w:ascii="Abel Pro" w:hAnsi="Abel Pro"/>
                <w:sz w:val="20"/>
                <w:szCs w:val="20"/>
              </w:rPr>
              <w:t xml:space="preserve"> jačanju tehničkih i ljudskih kapaciteta u oblasti zdravstvene zaštite na području općine</w:t>
            </w:r>
          </w:p>
          <w:p w14:paraId="0151E28C" w14:textId="0F813E4C" w:rsidR="00D44155" w:rsidRPr="005C2C1E" w:rsidRDefault="00D44155">
            <w:pPr>
              <w:rPr>
                <w:rFonts w:ascii="Abel Pro" w:hAnsi="Abel Pro"/>
                <w:sz w:val="20"/>
                <w:szCs w:val="20"/>
              </w:rPr>
            </w:pPr>
          </w:p>
          <w:p w14:paraId="2CF44596" w14:textId="5C2A5898" w:rsidR="00CE3E01" w:rsidRPr="005C2C1E" w:rsidRDefault="00CE3E01" w:rsidP="000B743D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59" w:type="dxa"/>
          </w:tcPr>
          <w:p w14:paraId="1ECD0C5B" w14:textId="77777777" w:rsidR="003561A8" w:rsidRPr="005C2C1E" w:rsidRDefault="003561A8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4FEEE728" w14:textId="77777777" w:rsidR="003561A8" w:rsidRDefault="004A34BC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398F2045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1F322C2A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20788667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153C3048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5A017C20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5B50BF23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71997DA6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5DF74613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55C377AF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34993CFD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3756885A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2B61CD56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7C4FD8A9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5C488CD0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0ADC121D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6562CB09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0F3274AF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7C8D4FC4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53372DA6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36A0A79B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69F00DD9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396DE61A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3E9C3257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1403B1BC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0A0F5556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65120207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26C3C06D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17ACF168" w14:textId="77777777" w:rsidR="00CE3E01" w:rsidRDefault="00CE3E01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3D47F85C" w14:textId="77777777" w:rsidR="00CE3E01" w:rsidRDefault="00CE3E01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11463F56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2C9362D4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0550CD99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0914F317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39794F09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2CCD814B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15A9A001" w14:textId="77777777" w:rsidR="00CE3E01" w:rsidRDefault="00CE3E01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76E9016B" w14:textId="77777777" w:rsidR="00CE3E01" w:rsidRDefault="00CE3E01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267673D8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514E4194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46EAEDBF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12A0B738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6781064F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1D59C148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3E815B65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111D787E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5ECAA909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2D16E2B3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375DFC03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46D3A344" w14:textId="77777777" w:rsidR="00CE3E01" w:rsidRPr="00CE3E01" w:rsidRDefault="00CE3E01" w:rsidP="00CE3E01">
            <w:pPr>
              <w:rPr>
                <w:rFonts w:ascii="Abel Pro" w:hAnsi="Abel Pro"/>
                <w:sz w:val="20"/>
                <w:szCs w:val="20"/>
              </w:rPr>
            </w:pPr>
          </w:p>
          <w:p w14:paraId="53F1C086" w14:textId="77777777" w:rsidR="00CE3E01" w:rsidRPr="00CE3E01" w:rsidRDefault="00CE3E01" w:rsidP="00CE3E01">
            <w:pPr>
              <w:rPr>
                <w:rFonts w:ascii="Abel Pro" w:hAnsi="Abel Pro"/>
                <w:sz w:val="20"/>
                <w:szCs w:val="20"/>
              </w:rPr>
            </w:pPr>
          </w:p>
          <w:p w14:paraId="7F1FFD49" w14:textId="77777777" w:rsidR="00CE3E01" w:rsidRPr="00CE3E01" w:rsidRDefault="00CE3E01" w:rsidP="00CE3E01">
            <w:pPr>
              <w:rPr>
                <w:rFonts w:ascii="Abel Pro" w:hAnsi="Abel Pro"/>
                <w:sz w:val="20"/>
                <w:szCs w:val="20"/>
              </w:rPr>
            </w:pPr>
          </w:p>
          <w:p w14:paraId="2E5942E0" w14:textId="77777777" w:rsidR="00CE3E01" w:rsidRDefault="00CE3E01" w:rsidP="00CE3E01">
            <w:pPr>
              <w:rPr>
                <w:rFonts w:ascii="Abel Pro" w:hAnsi="Abel Pro"/>
                <w:sz w:val="20"/>
                <w:szCs w:val="20"/>
              </w:rPr>
            </w:pPr>
          </w:p>
          <w:p w14:paraId="2929FA43" w14:textId="77777777" w:rsidR="00CE3E01" w:rsidRDefault="00CE3E01" w:rsidP="00CE3E01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6FF9ABD8" w14:textId="77777777" w:rsidR="000B743D" w:rsidRPr="000B743D" w:rsidRDefault="000B743D" w:rsidP="000B743D">
            <w:pPr>
              <w:rPr>
                <w:rFonts w:ascii="Abel Pro" w:hAnsi="Abel Pro"/>
                <w:sz w:val="20"/>
                <w:szCs w:val="20"/>
              </w:rPr>
            </w:pPr>
          </w:p>
          <w:p w14:paraId="0524B78D" w14:textId="77777777" w:rsidR="000B743D" w:rsidRPr="000B743D" w:rsidRDefault="000B743D" w:rsidP="000B743D">
            <w:pPr>
              <w:rPr>
                <w:rFonts w:ascii="Abel Pro" w:hAnsi="Abel Pro"/>
                <w:sz w:val="20"/>
                <w:szCs w:val="20"/>
              </w:rPr>
            </w:pPr>
          </w:p>
          <w:p w14:paraId="2B7EE4B1" w14:textId="77777777" w:rsidR="000B743D" w:rsidRPr="000B743D" w:rsidRDefault="000B743D" w:rsidP="000B743D">
            <w:pPr>
              <w:rPr>
                <w:rFonts w:ascii="Abel Pro" w:hAnsi="Abel Pro"/>
                <w:sz w:val="20"/>
                <w:szCs w:val="20"/>
              </w:rPr>
            </w:pPr>
          </w:p>
          <w:p w14:paraId="3CFA8FC6" w14:textId="77777777" w:rsidR="000B743D" w:rsidRDefault="000B743D" w:rsidP="000B743D">
            <w:pPr>
              <w:rPr>
                <w:rFonts w:ascii="Abel Pro" w:hAnsi="Abel Pro"/>
                <w:sz w:val="20"/>
                <w:szCs w:val="20"/>
              </w:rPr>
            </w:pPr>
          </w:p>
          <w:p w14:paraId="3B5FBF46" w14:textId="52F89DDB" w:rsidR="000B743D" w:rsidRPr="000B743D" w:rsidRDefault="000B743D" w:rsidP="000B743D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3DF42096" w14:textId="19C81B0D" w:rsidR="003561A8" w:rsidRDefault="004A34BC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734FEE18" w14:textId="3B4AB4DF" w:rsidR="00AC7398" w:rsidRPr="00AC7398" w:rsidRDefault="00AC7398" w:rsidP="00AC7398">
            <w:pPr>
              <w:rPr>
                <w:rFonts w:ascii="Abel Pro" w:hAnsi="Abel Pro"/>
                <w:sz w:val="20"/>
                <w:szCs w:val="20"/>
              </w:rPr>
            </w:pPr>
          </w:p>
          <w:p w14:paraId="047EAE13" w14:textId="77777777" w:rsidR="00AC7398" w:rsidRPr="00AC7398" w:rsidRDefault="00AC7398" w:rsidP="00AC7398">
            <w:pPr>
              <w:rPr>
                <w:rFonts w:ascii="Abel Pro" w:hAnsi="Abel Pro"/>
                <w:sz w:val="20"/>
                <w:szCs w:val="20"/>
              </w:rPr>
            </w:pPr>
          </w:p>
          <w:p w14:paraId="1F86E8A0" w14:textId="77777777" w:rsidR="00AC7398" w:rsidRPr="00AC7398" w:rsidRDefault="00AC7398" w:rsidP="00AC7398">
            <w:pPr>
              <w:rPr>
                <w:rFonts w:ascii="Abel Pro" w:hAnsi="Abel Pro"/>
                <w:sz w:val="20"/>
                <w:szCs w:val="20"/>
              </w:rPr>
            </w:pPr>
          </w:p>
          <w:p w14:paraId="5FD992C2" w14:textId="77777777" w:rsidR="00AC7398" w:rsidRPr="00AC7398" w:rsidRDefault="00AC7398" w:rsidP="00AC7398">
            <w:pPr>
              <w:rPr>
                <w:rFonts w:ascii="Abel Pro" w:hAnsi="Abel Pro"/>
                <w:sz w:val="20"/>
                <w:szCs w:val="20"/>
              </w:rPr>
            </w:pPr>
          </w:p>
          <w:p w14:paraId="0277F8EC" w14:textId="77777777" w:rsidR="00AC7398" w:rsidRPr="00AC7398" w:rsidRDefault="00AC7398" w:rsidP="00AC7398">
            <w:pPr>
              <w:rPr>
                <w:rFonts w:ascii="Abel Pro" w:hAnsi="Abel Pro"/>
                <w:sz w:val="20"/>
                <w:szCs w:val="20"/>
              </w:rPr>
            </w:pPr>
          </w:p>
          <w:p w14:paraId="27553A10" w14:textId="77777777" w:rsidR="00AC7398" w:rsidRDefault="00AC7398" w:rsidP="00AC7398">
            <w:pPr>
              <w:rPr>
                <w:rFonts w:ascii="Abel Pro" w:hAnsi="Abel Pro"/>
                <w:sz w:val="20"/>
                <w:szCs w:val="20"/>
              </w:rPr>
            </w:pPr>
          </w:p>
          <w:p w14:paraId="735A2C7B" w14:textId="77777777" w:rsidR="00AC7398" w:rsidRDefault="00AC7398" w:rsidP="00AC7398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16816BDF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62CD751A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7DA89A9D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6D246325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1B977800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59B05803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3026E8B1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0A32B2B1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098DCA28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1BDBE0D9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08DDF213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218415BC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0DBF8AA7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39B9DF5C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36585C6E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5BF9D8EB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72B0A2E8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622EAB92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4289ED86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049EAB5E" w14:textId="77777777" w:rsidR="00CE3E01" w:rsidRDefault="00CE3E01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316A15AD" w14:textId="77777777" w:rsidR="00CE3E01" w:rsidRPr="00EE35AA" w:rsidRDefault="00CE3E01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40E2B1A4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7694829D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1C0260A3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5AB0E5FF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3A54133E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45CCE8DD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7A93BF3C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635932D3" w14:textId="77777777" w:rsidR="00CE3E01" w:rsidRDefault="00CE3E01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419B78CF" w14:textId="77777777" w:rsidR="00CE3E01" w:rsidRDefault="00CE3E01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0674C956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136A2B01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0CC3DACC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2AE57AC0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443DD4FF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7612E9E3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76F31F66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2C77E073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74F733DB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284308AA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566CA84E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06133485" w14:textId="77777777" w:rsidR="00CE3E01" w:rsidRPr="00CE3E01" w:rsidRDefault="00CE3E01" w:rsidP="00CE3E01">
            <w:pPr>
              <w:rPr>
                <w:rFonts w:ascii="Abel Pro" w:hAnsi="Abel Pro"/>
                <w:sz w:val="20"/>
                <w:szCs w:val="20"/>
              </w:rPr>
            </w:pPr>
          </w:p>
          <w:p w14:paraId="0B721949" w14:textId="77777777" w:rsidR="00CE3E01" w:rsidRPr="00CE3E01" w:rsidRDefault="00CE3E01" w:rsidP="00CE3E01">
            <w:pPr>
              <w:rPr>
                <w:rFonts w:ascii="Abel Pro" w:hAnsi="Abel Pro"/>
                <w:sz w:val="20"/>
                <w:szCs w:val="20"/>
              </w:rPr>
            </w:pPr>
          </w:p>
          <w:p w14:paraId="55171F88" w14:textId="77777777" w:rsidR="00CE3E01" w:rsidRPr="00CE3E01" w:rsidRDefault="00CE3E01" w:rsidP="00CE3E01">
            <w:pPr>
              <w:rPr>
                <w:rFonts w:ascii="Abel Pro" w:hAnsi="Abel Pro"/>
                <w:sz w:val="20"/>
                <w:szCs w:val="20"/>
              </w:rPr>
            </w:pPr>
          </w:p>
          <w:p w14:paraId="68EEF1CC" w14:textId="77777777" w:rsidR="00CE3E01" w:rsidRDefault="00CE3E01" w:rsidP="00CE3E01">
            <w:pPr>
              <w:rPr>
                <w:rFonts w:ascii="Abel Pro" w:hAnsi="Abel Pro"/>
                <w:sz w:val="20"/>
                <w:szCs w:val="20"/>
              </w:rPr>
            </w:pPr>
          </w:p>
          <w:p w14:paraId="6339AD74" w14:textId="31BEFC3F" w:rsidR="00CE3E01" w:rsidRPr="00CE3E01" w:rsidRDefault="00CE3E01" w:rsidP="00CE3E01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51B41BA3" w14:textId="3C09AAF3" w:rsidR="003561A8" w:rsidRDefault="004A34BC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466FE6BF" w14:textId="77777777" w:rsidR="00AC7398" w:rsidRPr="00AC7398" w:rsidRDefault="00AC7398" w:rsidP="00AC7398">
            <w:pPr>
              <w:rPr>
                <w:rFonts w:ascii="Abel Pro" w:hAnsi="Abel Pro"/>
                <w:sz w:val="20"/>
                <w:szCs w:val="20"/>
              </w:rPr>
            </w:pPr>
          </w:p>
          <w:p w14:paraId="2441FF34" w14:textId="77777777" w:rsidR="00AC7398" w:rsidRPr="00AC7398" w:rsidRDefault="00AC7398" w:rsidP="00AC7398">
            <w:pPr>
              <w:rPr>
                <w:rFonts w:ascii="Abel Pro" w:hAnsi="Abel Pro"/>
                <w:sz w:val="20"/>
                <w:szCs w:val="20"/>
              </w:rPr>
            </w:pPr>
          </w:p>
          <w:p w14:paraId="7126645B" w14:textId="77777777" w:rsidR="00AC7398" w:rsidRPr="00AC7398" w:rsidRDefault="00AC7398" w:rsidP="00AC7398">
            <w:pPr>
              <w:rPr>
                <w:rFonts w:ascii="Abel Pro" w:hAnsi="Abel Pro"/>
                <w:sz w:val="20"/>
                <w:szCs w:val="20"/>
              </w:rPr>
            </w:pPr>
          </w:p>
          <w:p w14:paraId="3313F555" w14:textId="77777777" w:rsidR="00AC7398" w:rsidRPr="00AC7398" w:rsidRDefault="00AC7398" w:rsidP="00AC7398">
            <w:pPr>
              <w:rPr>
                <w:rFonts w:ascii="Abel Pro" w:hAnsi="Abel Pro"/>
                <w:sz w:val="20"/>
                <w:szCs w:val="20"/>
              </w:rPr>
            </w:pPr>
          </w:p>
          <w:p w14:paraId="5EEB7A8B" w14:textId="77777777" w:rsidR="00AC7398" w:rsidRPr="00AC7398" w:rsidRDefault="00AC7398" w:rsidP="00AC7398">
            <w:pPr>
              <w:rPr>
                <w:rFonts w:ascii="Abel Pro" w:hAnsi="Abel Pro"/>
                <w:sz w:val="20"/>
                <w:szCs w:val="20"/>
              </w:rPr>
            </w:pPr>
          </w:p>
          <w:p w14:paraId="5EA577D0" w14:textId="77777777" w:rsidR="00AC7398" w:rsidRDefault="00AC7398" w:rsidP="00AC7398">
            <w:pPr>
              <w:rPr>
                <w:rFonts w:ascii="Abel Pro" w:hAnsi="Abel Pro"/>
                <w:sz w:val="20"/>
                <w:szCs w:val="20"/>
              </w:rPr>
            </w:pPr>
          </w:p>
          <w:p w14:paraId="3365EE8C" w14:textId="77777777" w:rsidR="00AC7398" w:rsidRDefault="00AC7398" w:rsidP="00AC7398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289F1299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0917B672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501F8554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212825E8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52323ABF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051904DA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28B57E9C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7700BF34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0433EDA9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135E3727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7D82C056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1C2D7A5B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189E9A84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1E27DB50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1C3642AE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2C48795F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032FB2E0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5EBFE98E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77043CC0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7E30ED5D" w14:textId="77777777" w:rsidR="00CE3E01" w:rsidRDefault="00CE3E01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76E4A597" w14:textId="77777777" w:rsidR="00CE3E01" w:rsidRPr="00EE35AA" w:rsidRDefault="00CE3E01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037D2C7E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2DE81727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3FD5ACCF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31E0A8E6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5C209E7F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01ECDFC4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7CD64497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514E3A75" w14:textId="77777777" w:rsidR="00CE3E01" w:rsidRDefault="00CE3E01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55DE9AC7" w14:textId="77777777" w:rsidR="00CE3E01" w:rsidRDefault="00CE3E01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2F42B129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7AF80D0A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7824B5CC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67D8BABD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6BA7E627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51941402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2F89635B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7F5A39AA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4E13504A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41A014C4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36C030DB" w14:textId="35496E6F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3" w:type="dxa"/>
          </w:tcPr>
          <w:p w14:paraId="53D5C3D8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539464FF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5CB57338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2AB33BD4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7561FBC8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20FC277B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3D6D4178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6D4EEB80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25FCFCC4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58B1C963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6D274962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3A81A523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616A838F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6BC2830F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23015E74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0FCAE9FE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10FC3E43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2471F90C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23A1991E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6FAA5C5E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0E9057B5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498E6931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2E330AF0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2419B2AB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47EA1D64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06FA08A0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72EA0BCA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1ADEEF93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48552A9D" w14:textId="77777777" w:rsidR="00CE3E01" w:rsidRDefault="00CE3E01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6099051F" w14:textId="77777777" w:rsidR="00CE3E01" w:rsidRDefault="00CE3E01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08CD6223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455D0BBD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6F8D98E8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164FBCE7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293D0BE8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30EA81F3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785F9259" w14:textId="77777777" w:rsidR="00CE3E01" w:rsidRDefault="00CE3E01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5BD73EB0" w14:textId="77777777" w:rsidR="00CE3E01" w:rsidRDefault="00CE3E01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100D1FE2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706B30D4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54FEC4CC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7DC83A16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38747D49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1085CD17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0A9E7B2A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6184B9FF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2B2E6D6F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55490780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061F02C0" w14:textId="6DB190F0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4" w:type="dxa"/>
          </w:tcPr>
          <w:p w14:paraId="303B228B" w14:textId="676CA6F9" w:rsidR="003561A8" w:rsidRDefault="004A34BC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5B7DB3BB" w14:textId="77777777" w:rsidR="00AC7398" w:rsidRPr="00AC7398" w:rsidRDefault="00AC7398" w:rsidP="00AC7398">
            <w:pPr>
              <w:rPr>
                <w:rFonts w:ascii="Abel Pro" w:hAnsi="Abel Pro"/>
                <w:sz w:val="20"/>
                <w:szCs w:val="20"/>
              </w:rPr>
            </w:pPr>
          </w:p>
          <w:p w14:paraId="3C09D3AD" w14:textId="77777777" w:rsidR="00AC7398" w:rsidRPr="00AC7398" w:rsidRDefault="00AC7398" w:rsidP="00AC7398">
            <w:pPr>
              <w:rPr>
                <w:rFonts w:ascii="Abel Pro" w:hAnsi="Abel Pro"/>
                <w:sz w:val="20"/>
                <w:szCs w:val="20"/>
              </w:rPr>
            </w:pPr>
          </w:p>
          <w:p w14:paraId="0BC8715E" w14:textId="77777777" w:rsidR="00AC7398" w:rsidRPr="00AC7398" w:rsidRDefault="00AC7398" w:rsidP="00AC7398">
            <w:pPr>
              <w:rPr>
                <w:rFonts w:ascii="Abel Pro" w:hAnsi="Abel Pro"/>
                <w:sz w:val="20"/>
                <w:szCs w:val="20"/>
              </w:rPr>
            </w:pPr>
          </w:p>
          <w:p w14:paraId="7B88C701" w14:textId="77777777" w:rsidR="00AC7398" w:rsidRPr="00AC7398" w:rsidRDefault="00AC7398" w:rsidP="00AC7398">
            <w:pPr>
              <w:rPr>
                <w:rFonts w:ascii="Abel Pro" w:hAnsi="Abel Pro"/>
                <w:sz w:val="20"/>
                <w:szCs w:val="20"/>
              </w:rPr>
            </w:pPr>
          </w:p>
          <w:p w14:paraId="5563B36B" w14:textId="77777777" w:rsidR="00AC7398" w:rsidRPr="00AC7398" w:rsidRDefault="00AC7398" w:rsidP="00AC7398">
            <w:pPr>
              <w:rPr>
                <w:rFonts w:ascii="Abel Pro" w:hAnsi="Abel Pro"/>
                <w:sz w:val="20"/>
                <w:szCs w:val="20"/>
              </w:rPr>
            </w:pPr>
          </w:p>
          <w:p w14:paraId="735E48BE" w14:textId="77777777" w:rsidR="00AC7398" w:rsidRDefault="00AC7398" w:rsidP="00AC7398">
            <w:pPr>
              <w:rPr>
                <w:rFonts w:ascii="Abel Pro" w:hAnsi="Abel Pro"/>
                <w:sz w:val="20"/>
                <w:szCs w:val="20"/>
              </w:rPr>
            </w:pPr>
          </w:p>
          <w:p w14:paraId="04C00377" w14:textId="77777777" w:rsidR="00AC7398" w:rsidRDefault="00AC7398" w:rsidP="00AC7398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39FDD6AE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5A49D0C5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591BD80D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51807E91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76CD7D65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6210968E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334BDACF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0B800E63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101E8F2A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2ACD710C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32FEFA9D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2B7DD7A7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0C80895A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44B3200D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32171616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1F81AD12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466741B6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6C90AA24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0BD369BC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3C8669C9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15C55F7D" w14:textId="77777777" w:rsidR="00CE3E01" w:rsidRDefault="00CE3E01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53C59812" w14:textId="77777777" w:rsidR="00CE3E01" w:rsidRDefault="00CE3E01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242327A7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0114A818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4EDDB8F0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1F6B56F1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4F6347E7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21EB4D14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1455080F" w14:textId="77777777" w:rsidR="00CE3E01" w:rsidRDefault="00CE3E01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5F0732D1" w14:textId="77777777" w:rsidR="00CE3E01" w:rsidRDefault="00CE3E01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15877428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68243AD4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676781B2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34BDC58A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6BD59CEA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604DD9DD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4D393BA8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0391C700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3616325B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0BF20732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321E4A5C" w14:textId="5F0AAFE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2193" w:type="dxa"/>
          </w:tcPr>
          <w:p w14:paraId="40F4F693" w14:textId="77777777" w:rsidR="003561A8" w:rsidRDefault="00EE35AA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Općina Vogošća</w:t>
            </w:r>
          </w:p>
          <w:p w14:paraId="41FB3D9D" w14:textId="4A2B82E8" w:rsidR="00EE35AA" w:rsidRDefault="00EE35AA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Dom zdravlja Vogošća</w:t>
            </w:r>
          </w:p>
          <w:p w14:paraId="14E9D9DD" w14:textId="77777777" w:rsidR="00EE35AA" w:rsidRDefault="00EE35AA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Nevladine organizacije</w:t>
            </w:r>
          </w:p>
          <w:p w14:paraId="65373778" w14:textId="77777777" w:rsidR="00EE35AA" w:rsidRDefault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4E5715D3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0E958A51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730B0A2C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42C2F892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Dom zdravlja Vogošća</w:t>
            </w:r>
          </w:p>
          <w:p w14:paraId="114FB6AF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Nevladine organizacije</w:t>
            </w:r>
          </w:p>
          <w:p w14:paraId="7A3804AF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182B78E7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1F4188DE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357E2E9C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5321356C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1AFCCBDB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0858C946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7B89CB7A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Dom zdravlja Vogošća</w:t>
            </w:r>
          </w:p>
          <w:p w14:paraId="05B5A407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Vijeće roditelja i vijeće učenika</w:t>
            </w:r>
          </w:p>
          <w:p w14:paraId="2CC854A2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Srednja škola</w:t>
            </w:r>
          </w:p>
          <w:p w14:paraId="32E06C6F" w14:textId="77777777" w:rsidR="00EE35AA" w:rsidRP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0ADA182B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1D368C72" w14:textId="20FE36DA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Općina Vogošća u saradnji sa Ministarstvom zdravstva</w:t>
            </w:r>
            <w:r w:rsidR="00CE3E01">
              <w:rPr>
                <w:rFonts w:ascii="Abel Pro" w:hAnsi="Abel Pro"/>
                <w:sz w:val="20"/>
                <w:szCs w:val="20"/>
              </w:rPr>
              <w:t xml:space="preserve">, </w:t>
            </w:r>
            <w:r>
              <w:rPr>
                <w:rFonts w:ascii="Abel Pro" w:hAnsi="Abel Pro"/>
                <w:sz w:val="20"/>
                <w:szCs w:val="20"/>
              </w:rPr>
              <w:t>JU Dom zdravlja Vogošća</w:t>
            </w:r>
            <w:r w:rsidR="00CE3E01">
              <w:rPr>
                <w:rFonts w:ascii="Abel Pro" w:hAnsi="Abel Pro"/>
                <w:sz w:val="20"/>
                <w:szCs w:val="20"/>
              </w:rPr>
              <w:t xml:space="preserve"> i Centrom za mentalno zdravlje</w:t>
            </w:r>
          </w:p>
          <w:p w14:paraId="0B2B21A2" w14:textId="4519A2B5" w:rsidR="00EE35AA" w:rsidRPr="00EE35AA" w:rsidRDefault="00CE3E01" w:rsidP="00EE35AA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786554D" wp14:editId="40BE6451">
                      <wp:simplePos x="0" y="0"/>
                      <wp:positionH relativeFrom="column">
                        <wp:posOffset>-3205480</wp:posOffset>
                      </wp:positionH>
                      <wp:positionV relativeFrom="paragraph">
                        <wp:posOffset>46990</wp:posOffset>
                      </wp:positionV>
                      <wp:extent cx="5905500" cy="7620"/>
                      <wp:effectExtent l="0" t="0" r="19050" b="30480"/>
                      <wp:wrapNone/>
                      <wp:docPr id="1028724867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0550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DA463A" id="Straight Connector 2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52.4pt,3.7pt" to="212.6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2DC49B5F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64D28C58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Općina Vogošća</w:t>
            </w:r>
          </w:p>
          <w:p w14:paraId="601602B2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0920B880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4A3FCE4E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30637320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4383BF9D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</w:p>
          <w:p w14:paraId="64DF8111" w14:textId="7261D65B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Općina Vogošća</w:t>
            </w:r>
          </w:p>
          <w:p w14:paraId="62EB6C86" w14:textId="348B3608" w:rsidR="00EE35AA" w:rsidRDefault="000B743D" w:rsidP="00EE35AA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32EE27AD" wp14:editId="3B72B51D">
                      <wp:simplePos x="0" y="0"/>
                      <wp:positionH relativeFrom="column">
                        <wp:posOffset>1724025</wp:posOffset>
                      </wp:positionH>
                      <wp:positionV relativeFrom="paragraph">
                        <wp:posOffset>209550</wp:posOffset>
                      </wp:positionV>
                      <wp:extent cx="358140" cy="356235"/>
                      <wp:effectExtent l="0" t="0" r="22860" b="24765"/>
                      <wp:wrapNone/>
                      <wp:docPr id="252111207" name="Text Box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flipV="1">
                                <a:off x="0" y="0"/>
                                <a:ext cx="358140" cy="3562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txbx>
                              <w:txbxContent>
                                <w:p w14:paraId="4859E9C1" w14:textId="77777777" w:rsidR="000B743D" w:rsidRPr="000B743D" w:rsidRDefault="000B743D" w:rsidP="000B743D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-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EE27AD" id="Text Box 29" o:spid="_x0000_s1028" type="#_x0000_t202" style="position:absolute;margin-left:135.75pt;margin-top:16.5pt;width:28.2pt;height:28.05pt;flip:y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" fillcolor="white [3201]" strokecolor="white [3212]" strokeweight=".5pt">
                      <v:textbox>
                        <w:txbxContent>
                          <w:p w14:paraId="4859E9C1" w14:textId="77777777" w:rsidR="000B743D" w:rsidRPr="000B743D" w:rsidRDefault="000B743D" w:rsidP="000B743D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-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E35AA">
              <w:rPr>
                <w:rFonts w:ascii="Abel Pro" w:hAnsi="Abel Pro"/>
                <w:sz w:val="20"/>
                <w:szCs w:val="20"/>
              </w:rPr>
              <w:t>Centar za mentalno zdravlje</w:t>
            </w:r>
          </w:p>
          <w:p w14:paraId="65EFCFCA" w14:textId="04971EF4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Vijeće učenika srednje škole</w:t>
            </w:r>
          </w:p>
          <w:p w14:paraId="15F8BB2A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Nevladine organizacije</w:t>
            </w:r>
          </w:p>
          <w:p w14:paraId="679C471B" w14:textId="77777777" w:rsidR="00EE35AA" w:rsidRDefault="00EE35AA" w:rsidP="00EE35AA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Neformalne grupe</w:t>
            </w:r>
          </w:p>
          <w:p w14:paraId="29BE0FEE" w14:textId="77777777" w:rsidR="00CE3E01" w:rsidRPr="00CE3E01" w:rsidRDefault="00CE3E01" w:rsidP="00CE3E01">
            <w:pPr>
              <w:rPr>
                <w:rFonts w:ascii="Abel Pro" w:hAnsi="Abel Pro"/>
                <w:sz w:val="20"/>
                <w:szCs w:val="20"/>
              </w:rPr>
            </w:pPr>
          </w:p>
          <w:p w14:paraId="74447D2E" w14:textId="77777777" w:rsidR="00CE3E01" w:rsidRDefault="00CE3E01" w:rsidP="00CE3E01">
            <w:pPr>
              <w:rPr>
                <w:rFonts w:ascii="Abel Pro" w:hAnsi="Abel Pro"/>
                <w:sz w:val="20"/>
                <w:szCs w:val="20"/>
              </w:rPr>
            </w:pPr>
          </w:p>
          <w:p w14:paraId="17E4BF9B" w14:textId="5707972F" w:rsidR="00CE3E01" w:rsidRDefault="000B743D" w:rsidP="00CE3E01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593FDC03" wp14:editId="131F7C1A">
                      <wp:simplePos x="0" y="0"/>
                      <wp:positionH relativeFrom="column">
                        <wp:posOffset>1868805</wp:posOffset>
                      </wp:positionH>
                      <wp:positionV relativeFrom="paragraph">
                        <wp:posOffset>218440</wp:posOffset>
                      </wp:positionV>
                      <wp:extent cx="601980" cy="487680"/>
                      <wp:effectExtent l="0" t="0" r="26670" b="26670"/>
                      <wp:wrapNone/>
                      <wp:docPr id="1534003629" name="Text Box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1980" cy="4876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txbx>
                              <w:txbxContent>
                                <w:p w14:paraId="5D024735" w14:textId="0A60CB0F" w:rsidR="000B743D" w:rsidRPr="000B743D" w:rsidRDefault="000B743D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-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93FDC03" id="Text Box 30" o:spid="_x0000_s1029" type="#_x0000_t202" style="position:absolute;margin-left:147.15pt;margin-top:17.2pt;width:47.4pt;height:38.4pt;z-index:251764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" fillcolor="white [3201]" strokecolor="white [3212]" strokeweight=".5pt">
                      <v:textbox>
                        <w:txbxContent>
                          <w:p w14:paraId="5D024735" w14:textId="0A60CB0F" w:rsidR="000B743D" w:rsidRPr="000B743D" w:rsidRDefault="000B743D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-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E3E01">
              <w:rPr>
                <w:rFonts w:ascii="Abel Pro" w:hAnsi="Abel Pro"/>
                <w:sz w:val="20"/>
                <w:szCs w:val="20"/>
              </w:rPr>
              <w:t>Općina Vogošća</w:t>
            </w:r>
          </w:p>
          <w:p w14:paraId="47A8CD78" w14:textId="77777777" w:rsidR="00CE3E01" w:rsidRDefault="00CE3E01" w:rsidP="00CE3E01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Dom zdravlja Vogošća</w:t>
            </w:r>
          </w:p>
          <w:p w14:paraId="39BA4B54" w14:textId="77777777" w:rsidR="00CE3E01" w:rsidRDefault="00CE3E01" w:rsidP="00CE3E01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Centar za mentalno zdravlje</w:t>
            </w:r>
          </w:p>
          <w:p w14:paraId="72A10F1C" w14:textId="77777777" w:rsidR="00CE3E01" w:rsidRDefault="00CE3E01" w:rsidP="00CE3E01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Osnovne i srednja škola</w:t>
            </w:r>
          </w:p>
          <w:p w14:paraId="16CCCB85" w14:textId="77777777" w:rsidR="00CE3E01" w:rsidRPr="00CE3E01" w:rsidRDefault="00CE3E01" w:rsidP="00CE3E01">
            <w:pPr>
              <w:rPr>
                <w:rFonts w:ascii="Abel Pro" w:hAnsi="Abel Pro"/>
                <w:sz w:val="20"/>
                <w:szCs w:val="20"/>
              </w:rPr>
            </w:pPr>
          </w:p>
          <w:p w14:paraId="5CA73121" w14:textId="77777777" w:rsidR="00CE3E01" w:rsidRPr="00CE3E01" w:rsidRDefault="00CE3E01" w:rsidP="00CE3E01">
            <w:pPr>
              <w:rPr>
                <w:rFonts w:ascii="Abel Pro" w:hAnsi="Abel Pro"/>
                <w:sz w:val="20"/>
                <w:szCs w:val="20"/>
              </w:rPr>
            </w:pPr>
          </w:p>
          <w:p w14:paraId="56B87AD4" w14:textId="77777777" w:rsidR="00CE3E01" w:rsidRDefault="00CE3E01" w:rsidP="00CE3E01">
            <w:pPr>
              <w:rPr>
                <w:rFonts w:ascii="Abel Pro" w:hAnsi="Abel Pro"/>
                <w:sz w:val="20"/>
                <w:szCs w:val="20"/>
              </w:rPr>
            </w:pPr>
          </w:p>
          <w:p w14:paraId="771D94D4" w14:textId="3DA2F1C2" w:rsidR="00CE3E01" w:rsidRDefault="000B743D" w:rsidP="00CE3E01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2F217426" wp14:editId="03A9D761">
                      <wp:simplePos x="0" y="0"/>
                      <wp:positionH relativeFrom="column">
                        <wp:posOffset>1929765</wp:posOffset>
                      </wp:positionH>
                      <wp:positionV relativeFrom="paragraph">
                        <wp:posOffset>134620</wp:posOffset>
                      </wp:positionV>
                      <wp:extent cx="441960" cy="419100"/>
                      <wp:effectExtent l="0" t="0" r="15240" b="19050"/>
                      <wp:wrapNone/>
                      <wp:docPr id="1101585609" name="Text Box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1960" cy="419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txbx>
                              <w:txbxContent>
                                <w:p w14:paraId="4ECD4431" w14:textId="75B1D48E" w:rsidR="000B743D" w:rsidRPr="000B743D" w:rsidRDefault="000B743D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-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F217426" id="Text Box 31" o:spid="_x0000_s1030" type="#_x0000_t202" style="position:absolute;margin-left:151.95pt;margin-top:10.6pt;width:34.8pt;height:33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" fillcolor="white [3201]" strokecolor="white [3212]" strokeweight=".5pt">
                      <v:textbox>
                        <w:txbxContent>
                          <w:p w14:paraId="4ECD4431" w14:textId="75B1D48E" w:rsidR="000B743D" w:rsidRPr="000B743D" w:rsidRDefault="000B743D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-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E3E01">
              <w:rPr>
                <w:rFonts w:ascii="Abel Pro" w:hAnsi="Abel Pro"/>
                <w:sz w:val="20"/>
                <w:szCs w:val="20"/>
              </w:rPr>
              <w:t>Općinsko vijeće Vogošća</w:t>
            </w:r>
          </w:p>
          <w:p w14:paraId="4F176E1C" w14:textId="487AF57E" w:rsidR="00CE3E01" w:rsidRPr="00CE3E01" w:rsidRDefault="00CE3E01" w:rsidP="00CE3E01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Općinski načelnik</w:t>
            </w:r>
          </w:p>
        </w:tc>
        <w:tc>
          <w:tcPr>
            <w:tcW w:w="2188" w:type="dxa"/>
          </w:tcPr>
          <w:p w14:paraId="24AB80F0" w14:textId="6E7A7DFB" w:rsidR="009C4E8A" w:rsidRDefault="009C4E8A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G</w:t>
            </w:r>
            <w:r w:rsidRPr="009C4E8A">
              <w:rPr>
                <w:rFonts w:ascii="Abel Pro" w:hAnsi="Abel Pro"/>
                <w:sz w:val="20"/>
                <w:szCs w:val="20"/>
              </w:rPr>
              <w:t>rant nevladinim organizacijama za projektne aktivnosti</w:t>
            </w:r>
            <w:r>
              <w:rPr>
                <w:rFonts w:ascii="Abel Pro" w:hAnsi="Abel Pro"/>
                <w:sz w:val="20"/>
                <w:szCs w:val="20"/>
              </w:rPr>
              <w:t xml:space="preserve"> i </w:t>
            </w:r>
          </w:p>
          <w:p w14:paraId="1D48CCA8" w14:textId="77777777" w:rsidR="009C4E8A" w:rsidRDefault="009C4E8A" w:rsidP="009C4E8A">
            <w:pPr>
              <w:rPr>
                <w:rFonts w:ascii="Abel Pro" w:hAnsi="Abel Pro"/>
                <w:sz w:val="20"/>
                <w:szCs w:val="20"/>
              </w:rPr>
            </w:pPr>
          </w:p>
          <w:p w14:paraId="6FEB6E27" w14:textId="77777777" w:rsidR="00E73942" w:rsidRDefault="00E73942" w:rsidP="009C4E8A">
            <w:pPr>
              <w:rPr>
                <w:rFonts w:ascii="Abel Pro" w:hAnsi="Abel Pro"/>
                <w:sz w:val="20"/>
                <w:szCs w:val="20"/>
              </w:rPr>
            </w:pPr>
          </w:p>
          <w:p w14:paraId="7F29E338" w14:textId="77777777" w:rsidR="00E73942" w:rsidRDefault="00E73942" w:rsidP="009C4E8A">
            <w:pPr>
              <w:rPr>
                <w:rFonts w:ascii="Abel Pro" w:hAnsi="Abel Pro"/>
                <w:sz w:val="20"/>
                <w:szCs w:val="20"/>
              </w:rPr>
            </w:pPr>
          </w:p>
          <w:p w14:paraId="4202671E" w14:textId="77777777" w:rsidR="00E73942" w:rsidRDefault="00E73942" w:rsidP="009C4E8A">
            <w:pPr>
              <w:rPr>
                <w:rFonts w:ascii="Abel Pro" w:hAnsi="Abel Pro"/>
                <w:sz w:val="20"/>
                <w:szCs w:val="20"/>
              </w:rPr>
            </w:pPr>
          </w:p>
          <w:p w14:paraId="4BCD610D" w14:textId="77777777" w:rsidR="00E73942" w:rsidRDefault="00781837" w:rsidP="00781837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G</w:t>
            </w:r>
            <w:r w:rsidRPr="009C4E8A">
              <w:rPr>
                <w:rFonts w:ascii="Abel Pro" w:hAnsi="Abel Pro"/>
                <w:sz w:val="20"/>
                <w:szCs w:val="20"/>
              </w:rPr>
              <w:t>rant nevladinim organizacijama za projektne aktivnosti</w:t>
            </w:r>
          </w:p>
          <w:p w14:paraId="24FC32BF" w14:textId="77777777" w:rsidR="00E73942" w:rsidRDefault="00E73942" w:rsidP="00781837">
            <w:pPr>
              <w:rPr>
                <w:rFonts w:ascii="Abel Pro" w:hAnsi="Abel Pro"/>
                <w:sz w:val="20"/>
                <w:szCs w:val="20"/>
              </w:rPr>
            </w:pPr>
          </w:p>
          <w:p w14:paraId="26C81F40" w14:textId="77777777" w:rsidR="00E73942" w:rsidRDefault="00E73942" w:rsidP="00781837">
            <w:pPr>
              <w:rPr>
                <w:rFonts w:ascii="Abel Pro" w:hAnsi="Abel Pro"/>
                <w:sz w:val="20"/>
                <w:szCs w:val="20"/>
              </w:rPr>
            </w:pPr>
          </w:p>
          <w:p w14:paraId="6B8065DC" w14:textId="7A338D7E" w:rsidR="00781837" w:rsidRDefault="00781837" w:rsidP="00781837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 xml:space="preserve"> </w:t>
            </w:r>
          </w:p>
          <w:p w14:paraId="737F8AB2" w14:textId="77777777" w:rsidR="009C4E8A" w:rsidRPr="009C4E8A" w:rsidRDefault="009C4E8A" w:rsidP="009C4E8A">
            <w:pPr>
              <w:rPr>
                <w:rFonts w:ascii="Abel Pro" w:hAnsi="Abel Pro"/>
                <w:sz w:val="20"/>
                <w:szCs w:val="20"/>
              </w:rPr>
            </w:pPr>
          </w:p>
          <w:p w14:paraId="28BABCB1" w14:textId="77777777" w:rsidR="009C4E8A" w:rsidRPr="009C4E8A" w:rsidRDefault="009C4E8A" w:rsidP="009C4E8A">
            <w:pPr>
              <w:rPr>
                <w:rFonts w:ascii="Abel Pro" w:hAnsi="Abel Pro"/>
                <w:sz w:val="20"/>
                <w:szCs w:val="20"/>
              </w:rPr>
            </w:pPr>
          </w:p>
          <w:p w14:paraId="6A5A8626" w14:textId="77777777" w:rsidR="009C4E8A" w:rsidRPr="009C4E8A" w:rsidRDefault="009C4E8A" w:rsidP="009C4E8A">
            <w:pPr>
              <w:rPr>
                <w:rFonts w:ascii="Abel Pro" w:hAnsi="Abel Pro"/>
                <w:sz w:val="20"/>
                <w:szCs w:val="20"/>
              </w:rPr>
            </w:pPr>
          </w:p>
          <w:p w14:paraId="021AB9E4" w14:textId="77777777" w:rsidR="009C4E8A" w:rsidRDefault="009C4E8A" w:rsidP="009C4E8A">
            <w:pPr>
              <w:rPr>
                <w:rFonts w:ascii="Abel Pro" w:hAnsi="Abel Pro"/>
                <w:sz w:val="20"/>
                <w:szCs w:val="20"/>
              </w:rPr>
            </w:pPr>
          </w:p>
          <w:p w14:paraId="4CA99798" w14:textId="77777777" w:rsidR="009C4E8A" w:rsidRDefault="009C4E8A" w:rsidP="009C4E8A">
            <w:pPr>
              <w:ind w:firstLine="720"/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-</w:t>
            </w:r>
          </w:p>
          <w:p w14:paraId="5240BDD3" w14:textId="77777777" w:rsidR="009C4E8A" w:rsidRPr="009C4E8A" w:rsidRDefault="009C4E8A" w:rsidP="009C4E8A">
            <w:pPr>
              <w:rPr>
                <w:rFonts w:ascii="Abel Pro" w:hAnsi="Abel Pro"/>
                <w:sz w:val="20"/>
                <w:szCs w:val="20"/>
              </w:rPr>
            </w:pPr>
          </w:p>
          <w:p w14:paraId="776930F6" w14:textId="77777777" w:rsidR="009C4E8A" w:rsidRPr="009C4E8A" w:rsidRDefault="009C4E8A" w:rsidP="009C4E8A">
            <w:pPr>
              <w:rPr>
                <w:rFonts w:ascii="Abel Pro" w:hAnsi="Abel Pro"/>
                <w:sz w:val="20"/>
                <w:szCs w:val="20"/>
              </w:rPr>
            </w:pPr>
          </w:p>
          <w:p w14:paraId="19BC1254" w14:textId="77777777" w:rsidR="009C4E8A" w:rsidRPr="009C4E8A" w:rsidRDefault="009C4E8A" w:rsidP="009C4E8A">
            <w:pPr>
              <w:rPr>
                <w:rFonts w:ascii="Abel Pro" w:hAnsi="Abel Pro"/>
                <w:sz w:val="20"/>
                <w:szCs w:val="20"/>
              </w:rPr>
            </w:pPr>
          </w:p>
          <w:p w14:paraId="3137DCEB" w14:textId="77777777" w:rsidR="009C4E8A" w:rsidRPr="009C4E8A" w:rsidRDefault="009C4E8A" w:rsidP="009C4E8A">
            <w:pPr>
              <w:rPr>
                <w:rFonts w:ascii="Abel Pro" w:hAnsi="Abel Pro"/>
                <w:sz w:val="20"/>
                <w:szCs w:val="20"/>
              </w:rPr>
            </w:pPr>
          </w:p>
          <w:p w14:paraId="2455F26C" w14:textId="77777777" w:rsidR="009C4E8A" w:rsidRPr="009C4E8A" w:rsidRDefault="009C4E8A" w:rsidP="009C4E8A">
            <w:pPr>
              <w:rPr>
                <w:rFonts w:ascii="Abel Pro" w:hAnsi="Abel Pro"/>
                <w:sz w:val="20"/>
                <w:szCs w:val="20"/>
              </w:rPr>
            </w:pPr>
          </w:p>
          <w:p w14:paraId="47E40D74" w14:textId="77777777" w:rsidR="009C4E8A" w:rsidRDefault="009C4E8A" w:rsidP="009C4E8A">
            <w:pPr>
              <w:rPr>
                <w:rFonts w:ascii="Abel Pro" w:hAnsi="Abel Pro"/>
                <w:sz w:val="20"/>
                <w:szCs w:val="20"/>
              </w:rPr>
            </w:pPr>
          </w:p>
          <w:p w14:paraId="25F2E25E" w14:textId="77777777" w:rsidR="009C4E8A" w:rsidRDefault="009C4E8A" w:rsidP="009C4E8A">
            <w:pPr>
              <w:ind w:firstLine="720"/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-</w:t>
            </w:r>
          </w:p>
          <w:p w14:paraId="2A1AAD97" w14:textId="77777777" w:rsidR="009C4E8A" w:rsidRPr="009C4E8A" w:rsidRDefault="009C4E8A" w:rsidP="009C4E8A">
            <w:pPr>
              <w:rPr>
                <w:rFonts w:ascii="Abel Pro" w:hAnsi="Abel Pro"/>
                <w:sz w:val="20"/>
                <w:szCs w:val="20"/>
              </w:rPr>
            </w:pPr>
          </w:p>
          <w:p w14:paraId="0B39CEB9" w14:textId="77777777" w:rsidR="009C4E8A" w:rsidRPr="009C4E8A" w:rsidRDefault="009C4E8A" w:rsidP="009C4E8A">
            <w:pPr>
              <w:rPr>
                <w:rFonts w:ascii="Abel Pro" w:hAnsi="Abel Pro"/>
                <w:sz w:val="20"/>
                <w:szCs w:val="20"/>
              </w:rPr>
            </w:pPr>
          </w:p>
          <w:p w14:paraId="2A6DAD31" w14:textId="77777777" w:rsidR="009C4E8A" w:rsidRPr="009C4E8A" w:rsidRDefault="009C4E8A" w:rsidP="009C4E8A">
            <w:pPr>
              <w:rPr>
                <w:rFonts w:ascii="Abel Pro" w:hAnsi="Abel Pro"/>
                <w:sz w:val="20"/>
                <w:szCs w:val="20"/>
              </w:rPr>
            </w:pPr>
          </w:p>
          <w:p w14:paraId="4CA286BB" w14:textId="77777777" w:rsidR="009C4E8A" w:rsidRPr="009C4E8A" w:rsidRDefault="009C4E8A" w:rsidP="009C4E8A">
            <w:pPr>
              <w:rPr>
                <w:rFonts w:ascii="Abel Pro" w:hAnsi="Abel Pro"/>
                <w:sz w:val="20"/>
                <w:szCs w:val="20"/>
              </w:rPr>
            </w:pPr>
          </w:p>
          <w:p w14:paraId="2FDCD19E" w14:textId="77777777" w:rsidR="009C4E8A" w:rsidRPr="009C4E8A" w:rsidRDefault="009C4E8A" w:rsidP="009C4E8A">
            <w:pPr>
              <w:rPr>
                <w:rFonts w:ascii="Abel Pro" w:hAnsi="Abel Pro"/>
                <w:sz w:val="20"/>
                <w:szCs w:val="20"/>
              </w:rPr>
            </w:pPr>
          </w:p>
          <w:p w14:paraId="68D94A75" w14:textId="77777777" w:rsidR="009C4E8A" w:rsidRDefault="009C4E8A" w:rsidP="009C4E8A">
            <w:pPr>
              <w:rPr>
                <w:rFonts w:ascii="Abel Pro" w:hAnsi="Abel Pro"/>
                <w:sz w:val="20"/>
                <w:szCs w:val="20"/>
              </w:rPr>
            </w:pPr>
          </w:p>
          <w:p w14:paraId="50E7F4F9" w14:textId="730A52E0" w:rsidR="009C4E8A" w:rsidRPr="009C4E8A" w:rsidRDefault="009C4E8A" w:rsidP="009C4E8A">
            <w:pPr>
              <w:ind w:firstLine="720"/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-</w:t>
            </w:r>
          </w:p>
        </w:tc>
      </w:tr>
      <w:tr w:rsidR="00D44155" w:rsidRPr="005C2C1E" w14:paraId="1FC3EE5E" w14:textId="77777777" w:rsidTr="003D192D">
        <w:tc>
          <w:tcPr>
            <w:tcW w:w="13703" w:type="dxa"/>
            <w:gridSpan w:val="11"/>
          </w:tcPr>
          <w:p w14:paraId="3B5750CF" w14:textId="77E676C1" w:rsidR="00D44155" w:rsidRPr="005C2C1E" w:rsidRDefault="00D44155">
            <w:pPr>
              <w:rPr>
                <w:rFonts w:ascii="Abel Pro" w:hAnsi="Abel Pro"/>
                <w:sz w:val="20"/>
                <w:szCs w:val="20"/>
              </w:rPr>
            </w:pPr>
            <w:bookmarkStart w:id="24" w:name="_Hlk230870664"/>
            <w:r w:rsidRPr="005C2C1E">
              <w:rPr>
                <w:rFonts w:ascii="Abel Pro" w:hAnsi="Abel Pro"/>
                <w:sz w:val="20"/>
                <w:szCs w:val="20"/>
              </w:rPr>
              <w:t>Priritet 2.2. Unaprijediti socijalnu sigurnost mladih u općini Vogošća</w:t>
            </w:r>
            <w:bookmarkEnd w:id="24"/>
          </w:p>
        </w:tc>
      </w:tr>
      <w:tr w:rsidR="00B2169F" w:rsidRPr="005C2C1E" w14:paraId="73FF3419" w14:textId="77777777" w:rsidTr="00166054">
        <w:trPr>
          <w:trHeight w:val="1987"/>
        </w:trPr>
        <w:tc>
          <w:tcPr>
            <w:tcW w:w="2187" w:type="dxa"/>
            <w:vMerge w:val="restart"/>
          </w:tcPr>
          <w:p w14:paraId="00D85FFC" w14:textId="77777777" w:rsidR="00B2169F" w:rsidRPr="005C2C1E" w:rsidRDefault="00B2169F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Nedostatak programa podrške stambenom zbrinjavanju mladih</w:t>
            </w:r>
          </w:p>
          <w:p w14:paraId="403E2A71" w14:textId="77777777" w:rsidR="00B2169F" w:rsidRPr="005C2C1E" w:rsidRDefault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1414450D" w14:textId="03709757" w:rsidR="00B2169F" w:rsidRPr="005C2C1E" w:rsidRDefault="00B2169F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70" w:type="dxa"/>
            <w:vMerge w:val="restart"/>
          </w:tcPr>
          <w:p w14:paraId="61145C30" w14:textId="6058DF25" w:rsidR="00B2169F" w:rsidRPr="005C2C1E" w:rsidRDefault="00B2169F">
            <w:pPr>
              <w:rPr>
                <w:rFonts w:ascii="Abel Pro" w:hAnsi="Abel Pro"/>
                <w:sz w:val="20"/>
                <w:szCs w:val="20"/>
              </w:rPr>
            </w:pPr>
            <w:bookmarkStart w:id="25" w:name="_Hlk230871147"/>
            <w:r w:rsidRPr="005C2C1E">
              <w:rPr>
                <w:rFonts w:ascii="Abel Pro" w:hAnsi="Abel Pro"/>
                <w:sz w:val="20"/>
                <w:szCs w:val="20"/>
              </w:rPr>
              <w:t xml:space="preserve">2.2.1 Razviti program stambenog zbrinjavanja mladih u skladu sa mogućnostima lokalnog nivoa </w:t>
            </w:r>
          </w:p>
          <w:bookmarkEnd w:id="25"/>
          <w:p w14:paraId="51DD64EB" w14:textId="77777777" w:rsidR="00B2169F" w:rsidRPr="005C2C1E" w:rsidRDefault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75876577" w14:textId="77777777" w:rsidR="00B2169F" w:rsidRPr="005C2C1E" w:rsidRDefault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1F0AD674" w14:textId="77777777" w:rsidR="00B2169F" w:rsidRPr="005C2C1E" w:rsidRDefault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76EF37B6" w14:textId="77777777" w:rsidR="00B2169F" w:rsidRPr="005C2C1E" w:rsidRDefault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79ED7423" w14:textId="77777777" w:rsidR="00B2169F" w:rsidRPr="005C2C1E" w:rsidRDefault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3952A2FD" w14:textId="77777777" w:rsidR="00B2169F" w:rsidRPr="005C2C1E" w:rsidRDefault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68A9C97B" w14:textId="7CC06201" w:rsidR="00B2169F" w:rsidRPr="005C2C1E" w:rsidRDefault="00B2169F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9" w:type="dxa"/>
          </w:tcPr>
          <w:p w14:paraId="66B8BCED" w14:textId="5834B83F" w:rsidR="00B2169F" w:rsidRPr="005C2C1E" w:rsidRDefault="00B2169F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Uspostaviti program podrške stambenom zbrinjavanju mladi</w:t>
            </w:r>
            <w:r>
              <w:rPr>
                <w:rFonts w:ascii="Abel Pro" w:hAnsi="Abel Pro"/>
                <w:sz w:val="20"/>
                <w:szCs w:val="20"/>
              </w:rPr>
              <w:t>h</w:t>
            </w:r>
            <w:r w:rsidRPr="005C2C1E">
              <w:rPr>
                <w:rFonts w:ascii="Abel Pro" w:hAnsi="Abel Pro"/>
                <w:sz w:val="20"/>
                <w:szCs w:val="20"/>
              </w:rPr>
              <w:t xml:space="preserve"> i mladi</w:t>
            </w:r>
            <w:r>
              <w:rPr>
                <w:rFonts w:ascii="Abel Pro" w:hAnsi="Abel Pro"/>
                <w:sz w:val="20"/>
                <w:szCs w:val="20"/>
              </w:rPr>
              <w:t>h</w:t>
            </w:r>
            <w:r w:rsidRPr="005C2C1E">
              <w:rPr>
                <w:rFonts w:ascii="Abel Pro" w:hAnsi="Abel Pro"/>
                <w:sz w:val="20"/>
                <w:szCs w:val="20"/>
              </w:rPr>
              <w:t xml:space="preserve"> porodic</w:t>
            </w:r>
            <w:r>
              <w:rPr>
                <w:rFonts w:ascii="Abel Pro" w:hAnsi="Abel Pro"/>
                <w:sz w:val="20"/>
                <w:szCs w:val="20"/>
              </w:rPr>
              <w:t>a</w:t>
            </w:r>
            <w:r w:rsidRPr="005C2C1E">
              <w:rPr>
                <w:rFonts w:ascii="Abel Pro" w:hAnsi="Abel Pro"/>
                <w:sz w:val="20"/>
                <w:szCs w:val="20"/>
              </w:rPr>
              <w:t xml:space="preserve"> koji će odgovarati mogućnostima lokalnog nivoa (subvencioniranja kirije, komunalnih troškova ili kupovine prve nekretnine za mlade)</w:t>
            </w:r>
          </w:p>
          <w:p w14:paraId="54A351A5" w14:textId="6D51AB8F" w:rsidR="00B2169F" w:rsidRPr="005C2C1E" w:rsidRDefault="00B2169F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59" w:type="dxa"/>
          </w:tcPr>
          <w:p w14:paraId="187FF83E" w14:textId="77777777" w:rsidR="00B2169F" w:rsidRPr="005C2C1E" w:rsidRDefault="00B2169F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70B34605" w14:textId="77777777" w:rsidR="00B2169F" w:rsidRDefault="00B2169F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06C937EF" w14:textId="77777777" w:rsidR="00B2169F" w:rsidRDefault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1BE447C2" w14:textId="77777777" w:rsidR="00B2169F" w:rsidRDefault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142033DE" w14:textId="77777777" w:rsidR="00B2169F" w:rsidRDefault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6F1BEDEE" w14:textId="77777777" w:rsidR="00B2169F" w:rsidRDefault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616F3417" w14:textId="77777777" w:rsidR="00B2169F" w:rsidRDefault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4576AC3C" w14:textId="77777777" w:rsidR="00B2169F" w:rsidRDefault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2BE2547C" w14:textId="77777777" w:rsidR="00B2169F" w:rsidRDefault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57584F23" w14:textId="77777777" w:rsidR="00B2169F" w:rsidRDefault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5A82FA83" w14:textId="77777777" w:rsidR="00B2169F" w:rsidRDefault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00631913" w14:textId="5D82D9A5" w:rsidR="00B2169F" w:rsidRPr="005C2C1E" w:rsidRDefault="00B2169F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12222CB0" w14:textId="44190839" w:rsidR="00B2169F" w:rsidRDefault="00B2169F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0C5A711C" w14:textId="77777777" w:rsidR="00B2169F" w:rsidRDefault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39074F5E" w14:textId="77777777" w:rsidR="00B2169F" w:rsidRDefault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10140AA8" w14:textId="77777777" w:rsidR="00B2169F" w:rsidRDefault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790F7D95" w14:textId="77777777" w:rsidR="00B2169F" w:rsidRDefault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7654A68D" w14:textId="77777777" w:rsidR="00B2169F" w:rsidRDefault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485F1B11" w14:textId="77777777" w:rsidR="00B2169F" w:rsidRDefault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66C0D37F" w14:textId="77777777" w:rsidR="00B2169F" w:rsidRDefault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27FD891F" w14:textId="77777777" w:rsidR="00B2169F" w:rsidRDefault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53B5140A" w14:textId="77777777" w:rsidR="00B2169F" w:rsidRDefault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74C5AA5E" w14:textId="528B3633" w:rsidR="00B2169F" w:rsidRPr="005C2C1E" w:rsidRDefault="00B2169F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5E25C864" w14:textId="522CF493" w:rsidR="00B2169F" w:rsidRPr="005C2C1E" w:rsidRDefault="00B2169F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3" w:type="dxa"/>
          </w:tcPr>
          <w:p w14:paraId="32FD38EA" w14:textId="77777777" w:rsidR="00B2169F" w:rsidRDefault="00B2169F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576C9F30" w14:textId="77777777" w:rsidR="00B2169F" w:rsidRDefault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6616F8A3" w14:textId="77777777" w:rsidR="00B2169F" w:rsidRDefault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29B6BA8C" w14:textId="77777777" w:rsidR="00B2169F" w:rsidRDefault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6689172B" w14:textId="77777777" w:rsidR="00B2169F" w:rsidRDefault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307EBBEB" w14:textId="77777777" w:rsidR="00B2169F" w:rsidRDefault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43DDC91A" w14:textId="77777777" w:rsidR="00B2169F" w:rsidRDefault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6C705AC6" w14:textId="77777777" w:rsidR="00B2169F" w:rsidRDefault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073F8417" w14:textId="77777777" w:rsidR="00B2169F" w:rsidRDefault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68E31AA4" w14:textId="77777777" w:rsidR="00B2169F" w:rsidRDefault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6A85904C" w14:textId="2811D94F" w:rsidR="00B2169F" w:rsidRPr="005C2C1E" w:rsidRDefault="00B2169F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4" w:type="dxa"/>
          </w:tcPr>
          <w:p w14:paraId="20FDAA00" w14:textId="66C25FBE" w:rsidR="00B2169F" w:rsidRPr="005C2C1E" w:rsidRDefault="00B2169F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2193" w:type="dxa"/>
          </w:tcPr>
          <w:p w14:paraId="5AD2269B" w14:textId="77777777" w:rsidR="00B2169F" w:rsidRDefault="00B2169F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 xml:space="preserve">Općina Vogošća </w:t>
            </w:r>
          </w:p>
          <w:p w14:paraId="30B0332C" w14:textId="77777777" w:rsidR="00B2169F" w:rsidRDefault="00B2169F">
            <w:pPr>
              <w:rPr>
                <w:rFonts w:ascii="Abel Pro" w:hAnsi="Abel Pro"/>
                <w:sz w:val="20"/>
                <w:szCs w:val="20"/>
              </w:rPr>
            </w:pPr>
            <w:r w:rsidRPr="00CE3E01">
              <w:rPr>
                <w:rFonts w:ascii="Abel Pro" w:hAnsi="Abel Pro"/>
                <w:sz w:val="20"/>
                <w:szCs w:val="20"/>
              </w:rPr>
              <w:t>Služba za boračko-invalidsku i socijalnu zaštitu</w:t>
            </w:r>
            <w:r>
              <w:rPr>
                <w:rFonts w:ascii="Abel Pro" w:hAnsi="Abel Pro"/>
                <w:sz w:val="20"/>
                <w:szCs w:val="20"/>
              </w:rPr>
              <w:t xml:space="preserve"> Općine Vogošća</w:t>
            </w:r>
          </w:p>
          <w:p w14:paraId="303B3140" w14:textId="377EB404" w:rsidR="00B2169F" w:rsidRDefault="00B2169F">
            <w:pPr>
              <w:rPr>
                <w:rFonts w:ascii="Abel Pro" w:hAnsi="Abel Pro"/>
                <w:sz w:val="20"/>
                <w:szCs w:val="20"/>
              </w:rPr>
            </w:pPr>
            <w:r w:rsidRPr="00CE3E01">
              <w:rPr>
                <w:rFonts w:ascii="Abel Pro" w:hAnsi="Abel Pro"/>
                <w:sz w:val="20"/>
                <w:szCs w:val="20"/>
              </w:rPr>
              <w:t>Služba za urbanizam i prostorno planiranje</w:t>
            </w:r>
          </w:p>
          <w:p w14:paraId="3E6F752D" w14:textId="18492FA5" w:rsidR="00B2169F" w:rsidRPr="005C2C1E" w:rsidRDefault="00B2169F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88" w:type="dxa"/>
          </w:tcPr>
          <w:p w14:paraId="4D2235BF" w14:textId="77777777" w:rsidR="00B2169F" w:rsidRDefault="00B2169F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 xml:space="preserve">2027: 30.000.00 KM </w:t>
            </w:r>
          </w:p>
          <w:p w14:paraId="41E6AF8E" w14:textId="70204815" w:rsidR="00B2169F" w:rsidRDefault="00B2169F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202</w:t>
            </w:r>
            <w:r>
              <w:rPr>
                <w:rFonts w:ascii="Abel Pro" w:hAnsi="Abel Pro"/>
                <w:sz w:val="20"/>
                <w:szCs w:val="20"/>
              </w:rPr>
              <w:t>8</w:t>
            </w:r>
            <w:r>
              <w:rPr>
                <w:rFonts w:ascii="Abel Pro" w:hAnsi="Abel Pro"/>
                <w:sz w:val="20"/>
                <w:szCs w:val="20"/>
              </w:rPr>
              <w:t>: 30.000.00 KM</w:t>
            </w:r>
          </w:p>
          <w:p w14:paraId="75192E69" w14:textId="68907E29" w:rsidR="00B2169F" w:rsidRDefault="00B2169F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202</w:t>
            </w:r>
            <w:r>
              <w:rPr>
                <w:rFonts w:ascii="Abel Pro" w:hAnsi="Abel Pro"/>
                <w:sz w:val="20"/>
                <w:szCs w:val="20"/>
              </w:rPr>
              <w:t>9</w:t>
            </w:r>
            <w:r>
              <w:rPr>
                <w:rFonts w:ascii="Abel Pro" w:hAnsi="Abel Pro"/>
                <w:sz w:val="20"/>
                <w:szCs w:val="20"/>
              </w:rPr>
              <w:t>: 30.000.00 KM</w:t>
            </w:r>
          </w:p>
          <w:p w14:paraId="0FFA2B66" w14:textId="52575BD8" w:rsidR="00B2169F" w:rsidRDefault="00B2169F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20</w:t>
            </w:r>
            <w:r>
              <w:rPr>
                <w:rFonts w:ascii="Abel Pro" w:hAnsi="Abel Pro"/>
                <w:sz w:val="20"/>
                <w:szCs w:val="20"/>
              </w:rPr>
              <w:t>30</w:t>
            </w:r>
            <w:r>
              <w:rPr>
                <w:rFonts w:ascii="Abel Pro" w:hAnsi="Abel Pro"/>
                <w:sz w:val="20"/>
                <w:szCs w:val="20"/>
              </w:rPr>
              <w:t>: 30.000.00 KM</w:t>
            </w:r>
          </w:p>
          <w:p w14:paraId="7B6E2D50" w14:textId="77777777" w:rsidR="00B2169F" w:rsidRDefault="00B2169F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20</w:t>
            </w:r>
            <w:r>
              <w:rPr>
                <w:rFonts w:ascii="Abel Pro" w:hAnsi="Abel Pro"/>
                <w:sz w:val="20"/>
                <w:szCs w:val="20"/>
              </w:rPr>
              <w:t>31</w:t>
            </w:r>
            <w:r>
              <w:rPr>
                <w:rFonts w:ascii="Abel Pro" w:hAnsi="Abel Pro"/>
                <w:sz w:val="20"/>
                <w:szCs w:val="20"/>
              </w:rPr>
              <w:t>: 30.000.00 KM</w:t>
            </w:r>
          </w:p>
          <w:p w14:paraId="54EF1B82" w14:textId="529097D7" w:rsidR="00B2169F" w:rsidRPr="005C2C1E" w:rsidRDefault="00B2169F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Ukupno: 150.000,00 KM</w:t>
            </w:r>
          </w:p>
        </w:tc>
      </w:tr>
      <w:tr w:rsidR="00166054" w:rsidRPr="005C2C1E" w14:paraId="33AA290D" w14:textId="77777777" w:rsidTr="00166054">
        <w:trPr>
          <w:trHeight w:val="1984"/>
        </w:trPr>
        <w:tc>
          <w:tcPr>
            <w:tcW w:w="2187" w:type="dxa"/>
            <w:vMerge/>
          </w:tcPr>
          <w:p w14:paraId="54FC7305" w14:textId="77777777" w:rsidR="00166054" w:rsidRPr="005C2C1E" w:rsidRDefault="00166054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70" w:type="dxa"/>
            <w:vMerge/>
          </w:tcPr>
          <w:p w14:paraId="73D566DF" w14:textId="77777777" w:rsidR="00166054" w:rsidRPr="005C2C1E" w:rsidRDefault="00166054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9" w:type="dxa"/>
          </w:tcPr>
          <w:p w14:paraId="5AC57A7E" w14:textId="77777777" w:rsidR="00166054" w:rsidRDefault="00166054" w:rsidP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5CD873F8" w14:textId="55CE64B1" w:rsidR="00166054" w:rsidRPr="00166054" w:rsidRDefault="00166054" w:rsidP="00166054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 xml:space="preserve">Uspostaviti procedure, pravilnike </w:t>
            </w:r>
            <w:r>
              <w:rPr>
                <w:rFonts w:ascii="Abel Pro" w:hAnsi="Abel Pro"/>
                <w:sz w:val="20"/>
                <w:szCs w:val="20"/>
              </w:rPr>
              <w:t xml:space="preserve">i ostalu dokumentaciju </w:t>
            </w:r>
            <w:r w:rsidRPr="005C2C1E">
              <w:rPr>
                <w:rFonts w:ascii="Abel Pro" w:hAnsi="Abel Pro"/>
                <w:sz w:val="20"/>
                <w:szCs w:val="20"/>
              </w:rPr>
              <w:t>za pokretanje programa</w:t>
            </w:r>
          </w:p>
        </w:tc>
        <w:tc>
          <w:tcPr>
            <w:tcW w:w="459" w:type="dxa"/>
          </w:tcPr>
          <w:p w14:paraId="76E5CDC7" w14:textId="77777777" w:rsidR="00166054" w:rsidRPr="005C2C1E" w:rsidRDefault="00166054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00D33D23" w14:textId="77777777" w:rsidR="00166054" w:rsidRDefault="00166054" w:rsidP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3549B0EB" w14:textId="327946E9" w:rsidR="00166054" w:rsidRDefault="00166054" w:rsidP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60529701" w14:textId="77777777" w:rsidR="00166054" w:rsidRDefault="00166054" w:rsidP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69143F94" w14:textId="5B77F8DF" w:rsidR="00166054" w:rsidRDefault="00166054" w:rsidP="00B2169F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74D795FD" w14:textId="77777777" w:rsidR="00166054" w:rsidRDefault="00166054" w:rsidP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3E15270C" w14:textId="77777777" w:rsidR="00166054" w:rsidRDefault="00166054" w:rsidP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2DE1BA7B" w14:textId="77777777" w:rsidR="00166054" w:rsidRDefault="00166054" w:rsidP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47BBD20E" w14:textId="77777777" w:rsidR="00166054" w:rsidRDefault="00166054" w:rsidP="00B2169F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0B7646F8" w14:textId="77777777" w:rsidR="00166054" w:rsidRDefault="00166054" w:rsidP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538D5070" w14:textId="77777777" w:rsidR="00166054" w:rsidRDefault="00166054" w:rsidP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6F53C94D" w14:textId="77777777" w:rsidR="00166054" w:rsidRDefault="00166054" w:rsidP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48D80D5F" w14:textId="1E3B465C" w:rsidR="00166054" w:rsidRDefault="00166054" w:rsidP="00B2169F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2385D1FA" w14:textId="77777777" w:rsidR="00166054" w:rsidRDefault="00166054" w:rsidP="00B2169F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3" w:type="dxa"/>
          </w:tcPr>
          <w:p w14:paraId="1164B2CD" w14:textId="77777777" w:rsidR="00166054" w:rsidRDefault="00166054" w:rsidP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5F2C1D24" w14:textId="77777777" w:rsidR="00166054" w:rsidRDefault="00166054" w:rsidP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3A66D089" w14:textId="77777777" w:rsidR="00166054" w:rsidRDefault="00166054" w:rsidP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155AE52C" w14:textId="77777777" w:rsidR="00166054" w:rsidRDefault="00166054" w:rsidP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5B1694CF" w14:textId="77777777" w:rsidR="00166054" w:rsidRDefault="00166054" w:rsidP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0C57C283" w14:textId="77777777" w:rsidR="00166054" w:rsidRDefault="00166054" w:rsidP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5F8EE96F" w14:textId="77777777" w:rsidR="00166054" w:rsidRDefault="00166054" w:rsidP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089E28F6" w14:textId="77777777" w:rsidR="00166054" w:rsidRDefault="00166054" w:rsidP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36960C7B" w14:textId="77777777" w:rsidR="00166054" w:rsidRDefault="00166054" w:rsidP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35699D7B" w14:textId="77777777" w:rsidR="00166054" w:rsidRDefault="00166054" w:rsidP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2FCB4682" w14:textId="77777777" w:rsidR="00166054" w:rsidRDefault="00166054" w:rsidP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5FD51CD7" w14:textId="77777777" w:rsidR="00166054" w:rsidRDefault="00166054" w:rsidP="00B2169F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4" w:type="dxa"/>
          </w:tcPr>
          <w:p w14:paraId="0DC046B7" w14:textId="77777777" w:rsidR="00166054" w:rsidRDefault="00166054" w:rsidP="00B2169F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3" w:type="dxa"/>
            <w:vMerge w:val="restart"/>
          </w:tcPr>
          <w:p w14:paraId="24658F75" w14:textId="77777777" w:rsidR="00166054" w:rsidRDefault="00166054" w:rsidP="00B2169F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88" w:type="dxa"/>
            <w:vMerge w:val="restart"/>
          </w:tcPr>
          <w:p w14:paraId="5A3A89D5" w14:textId="77777777" w:rsidR="00520BC2" w:rsidRDefault="00520BC2" w:rsidP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67AB4141" w14:textId="77777777" w:rsidR="00520BC2" w:rsidRDefault="00520BC2" w:rsidP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20A8D262" w14:textId="77777777" w:rsidR="00520BC2" w:rsidRDefault="00520BC2" w:rsidP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30FB54AB" w14:textId="2FF3379A" w:rsidR="00166054" w:rsidRPr="00520BC2" w:rsidRDefault="00166054" w:rsidP="00520BC2">
            <w:pPr>
              <w:jc w:val="center"/>
              <w:rPr>
                <w:rFonts w:ascii="Abel Pro" w:hAnsi="Abel Pro"/>
                <w:sz w:val="32"/>
                <w:szCs w:val="32"/>
              </w:rPr>
            </w:pPr>
            <w:r w:rsidRPr="00520BC2">
              <w:rPr>
                <w:rFonts w:ascii="Abel Pro" w:hAnsi="Abel Pro"/>
                <w:sz w:val="32"/>
                <w:szCs w:val="32"/>
              </w:rPr>
              <w:t>-</w:t>
            </w:r>
          </w:p>
          <w:p w14:paraId="5C9A369D" w14:textId="77777777" w:rsidR="00166054" w:rsidRPr="00520BC2" w:rsidRDefault="00166054" w:rsidP="00520BC2">
            <w:pPr>
              <w:jc w:val="center"/>
              <w:rPr>
                <w:rFonts w:ascii="Abel Pro" w:hAnsi="Abel Pro"/>
                <w:sz w:val="32"/>
                <w:szCs w:val="32"/>
              </w:rPr>
            </w:pPr>
          </w:p>
          <w:p w14:paraId="3B3AD3A3" w14:textId="77777777" w:rsidR="00166054" w:rsidRPr="00520BC2" w:rsidRDefault="00166054" w:rsidP="00520BC2">
            <w:pPr>
              <w:jc w:val="center"/>
              <w:rPr>
                <w:rFonts w:ascii="Abel Pro" w:hAnsi="Abel Pro"/>
                <w:sz w:val="32"/>
                <w:szCs w:val="32"/>
              </w:rPr>
            </w:pPr>
          </w:p>
          <w:p w14:paraId="59EF99B7" w14:textId="77777777" w:rsidR="00166054" w:rsidRPr="00520BC2" w:rsidRDefault="00166054" w:rsidP="00520BC2">
            <w:pPr>
              <w:jc w:val="center"/>
              <w:rPr>
                <w:rFonts w:ascii="Abel Pro" w:hAnsi="Abel Pro"/>
                <w:sz w:val="32"/>
                <w:szCs w:val="32"/>
              </w:rPr>
            </w:pPr>
          </w:p>
          <w:p w14:paraId="1F575ABE" w14:textId="77777777" w:rsidR="00166054" w:rsidRPr="00520BC2" w:rsidRDefault="00166054" w:rsidP="00520BC2">
            <w:pPr>
              <w:jc w:val="center"/>
              <w:rPr>
                <w:rFonts w:ascii="Abel Pro" w:hAnsi="Abel Pro"/>
                <w:sz w:val="32"/>
                <w:szCs w:val="32"/>
              </w:rPr>
            </w:pPr>
          </w:p>
          <w:p w14:paraId="56A72F05" w14:textId="77777777" w:rsidR="00166054" w:rsidRPr="00520BC2" w:rsidRDefault="00166054" w:rsidP="00520BC2">
            <w:pPr>
              <w:jc w:val="center"/>
              <w:rPr>
                <w:rFonts w:ascii="Abel Pro" w:hAnsi="Abel Pro"/>
                <w:sz w:val="32"/>
                <w:szCs w:val="32"/>
              </w:rPr>
            </w:pPr>
          </w:p>
          <w:p w14:paraId="443699ED" w14:textId="77777777" w:rsidR="00166054" w:rsidRPr="00520BC2" w:rsidRDefault="00166054" w:rsidP="00520BC2">
            <w:pPr>
              <w:rPr>
                <w:rFonts w:ascii="Abel Pro" w:hAnsi="Abel Pro"/>
                <w:sz w:val="32"/>
                <w:szCs w:val="32"/>
              </w:rPr>
            </w:pPr>
          </w:p>
          <w:p w14:paraId="673D3F16" w14:textId="7DBBF555" w:rsidR="00166054" w:rsidRDefault="00166054" w:rsidP="00520BC2">
            <w:pPr>
              <w:jc w:val="center"/>
              <w:rPr>
                <w:rFonts w:ascii="Abel Pro" w:hAnsi="Abel Pro"/>
                <w:sz w:val="20"/>
                <w:szCs w:val="20"/>
              </w:rPr>
            </w:pPr>
            <w:r w:rsidRPr="00520BC2">
              <w:rPr>
                <w:rFonts w:ascii="Abel Pro" w:hAnsi="Abel Pro"/>
                <w:sz w:val="32"/>
                <w:szCs w:val="32"/>
              </w:rPr>
              <w:t>-</w:t>
            </w:r>
          </w:p>
        </w:tc>
      </w:tr>
      <w:tr w:rsidR="00166054" w:rsidRPr="005C2C1E" w14:paraId="543B773B" w14:textId="77777777" w:rsidTr="00D44155">
        <w:trPr>
          <w:trHeight w:val="1188"/>
        </w:trPr>
        <w:tc>
          <w:tcPr>
            <w:tcW w:w="2187" w:type="dxa"/>
            <w:vMerge/>
          </w:tcPr>
          <w:p w14:paraId="7104475D" w14:textId="77777777" w:rsidR="00166054" w:rsidRPr="005C2C1E" w:rsidRDefault="00166054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70" w:type="dxa"/>
            <w:vMerge/>
          </w:tcPr>
          <w:p w14:paraId="4C32BA3D" w14:textId="77777777" w:rsidR="00166054" w:rsidRPr="005C2C1E" w:rsidRDefault="00166054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9" w:type="dxa"/>
          </w:tcPr>
          <w:p w14:paraId="511F9A7D" w14:textId="77777777" w:rsidR="00166054" w:rsidRPr="005C2C1E" w:rsidRDefault="00166054" w:rsidP="00B2169F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 xml:space="preserve">Digitalizirati i olakšati način prijave mladih </w:t>
            </w:r>
          </w:p>
        </w:tc>
        <w:tc>
          <w:tcPr>
            <w:tcW w:w="459" w:type="dxa"/>
          </w:tcPr>
          <w:p w14:paraId="44768F91" w14:textId="77777777" w:rsidR="00166054" w:rsidRPr="005C2C1E" w:rsidRDefault="00166054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136E8592" w14:textId="77777777" w:rsidR="00166054" w:rsidRDefault="00166054" w:rsidP="00B2169F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00B9A4DE" w14:textId="77777777" w:rsidR="00166054" w:rsidRDefault="00166054" w:rsidP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1206E7FE" w14:textId="77777777" w:rsidR="00166054" w:rsidRDefault="00166054" w:rsidP="00B2169F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2DFEA65C" w14:textId="77777777" w:rsidR="00166054" w:rsidRDefault="00166054" w:rsidP="00B2169F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3" w:type="dxa"/>
          </w:tcPr>
          <w:p w14:paraId="66907A22" w14:textId="77777777" w:rsidR="00166054" w:rsidRDefault="00166054" w:rsidP="00B2169F">
            <w:pPr>
              <w:rPr>
                <w:rFonts w:ascii="Abel Pro" w:hAnsi="Abel Pro"/>
                <w:sz w:val="20"/>
                <w:szCs w:val="20"/>
              </w:rPr>
            </w:pPr>
          </w:p>
          <w:p w14:paraId="4FAA4B62" w14:textId="77777777" w:rsidR="00166054" w:rsidRDefault="00166054" w:rsidP="00B2169F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1D40DBE9" w14:textId="77777777" w:rsidR="00166054" w:rsidRDefault="00166054" w:rsidP="00B2169F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4" w:type="dxa"/>
          </w:tcPr>
          <w:p w14:paraId="5C412DDE" w14:textId="77777777" w:rsidR="00166054" w:rsidRDefault="00166054" w:rsidP="00B2169F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3" w:type="dxa"/>
            <w:vMerge/>
          </w:tcPr>
          <w:p w14:paraId="4B898EA4" w14:textId="77777777" w:rsidR="00166054" w:rsidRDefault="00166054" w:rsidP="00B2169F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88" w:type="dxa"/>
            <w:vMerge/>
          </w:tcPr>
          <w:p w14:paraId="7732001E" w14:textId="77777777" w:rsidR="00166054" w:rsidRDefault="00166054" w:rsidP="00B2169F">
            <w:pPr>
              <w:rPr>
                <w:rFonts w:ascii="Abel Pro" w:hAnsi="Abel Pro"/>
                <w:sz w:val="20"/>
                <w:szCs w:val="20"/>
              </w:rPr>
            </w:pPr>
          </w:p>
        </w:tc>
      </w:tr>
      <w:tr w:rsidR="00166054" w:rsidRPr="005C2C1E" w14:paraId="6014067F" w14:textId="77777777" w:rsidTr="000E76C4">
        <w:trPr>
          <w:trHeight w:val="1212"/>
        </w:trPr>
        <w:tc>
          <w:tcPr>
            <w:tcW w:w="2187" w:type="dxa"/>
            <w:vMerge w:val="restart"/>
          </w:tcPr>
          <w:p w14:paraId="116AA4E6" w14:textId="77777777" w:rsidR="00166054" w:rsidRPr="005C2C1E" w:rsidRDefault="00166054" w:rsidP="00D648F8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Institucionalne prepreke za osobe sa invaliditetom u pristupu javnim ustanovama</w:t>
            </w:r>
          </w:p>
          <w:p w14:paraId="4344B930" w14:textId="77777777" w:rsidR="00166054" w:rsidRPr="005C2C1E" w:rsidRDefault="00166054" w:rsidP="00D648F8">
            <w:pPr>
              <w:rPr>
                <w:rFonts w:ascii="Abel Pro" w:hAnsi="Abel Pro"/>
                <w:sz w:val="20"/>
                <w:szCs w:val="20"/>
              </w:rPr>
            </w:pPr>
          </w:p>
          <w:p w14:paraId="3E8131AA" w14:textId="77777777" w:rsidR="00166054" w:rsidRPr="005C2C1E" w:rsidRDefault="00166054" w:rsidP="00D648F8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Prisustvo nasilja među mladima</w:t>
            </w:r>
          </w:p>
          <w:p w14:paraId="7D5B2EAE" w14:textId="77777777" w:rsidR="00166054" w:rsidRPr="005C2C1E" w:rsidRDefault="00166054" w:rsidP="00D648F8">
            <w:pPr>
              <w:rPr>
                <w:rFonts w:ascii="Abel Pro" w:hAnsi="Abel Pro"/>
                <w:sz w:val="20"/>
                <w:szCs w:val="20"/>
              </w:rPr>
            </w:pPr>
          </w:p>
          <w:p w14:paraId="303009A6" w14:textId="2E1AC6F1" w:rsidR="00166054" w:rsidRPr="005C2C1E" w:rsidRDefault="00166054" w:rsidP="00D648F8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Socijalna isključenost i različiti oblici diskriminacije mladih</w:t>
            </w:r>
          </w:p>
        </w:tc>
        <w:tc>
          <w:tcPr>
            <w:tcW w:w="2170" w:type="dxa"/>
            <w:vMerge w:val="restart"/>
          </w:tcPr>
          <w:p w14:paraId="3DEEF34F" w14:textId="125CD070" w:rsidR="00166054" w:rsidRPr="005C2C1E" w:rsidRDefault="00166054">
            <w:pPr>
              <w:rPr>
                <w:rFonts w:ascii="Abel Pro" w:hAnsi="Abel Pro"/>
                <w:sz w:val="20"/>
                <w:szCs w:val="20"/>
              </w:rPr>
            </w:pPr>
            <w:bookmarkStart w:id="26" w:name="_Hlk230871192"/>
            <w:r w:rsidRPr="005C2C1E">
              <w:rPr>
                <w:rFonts w:ascii="Abel Pro" w:hAnsi="Abel Pro"/>
                <w:sz w:val="20"/>
                <w:szCs w:val="20"/>
              </w:rPr>
              <w:t>2.2.2. Jačati socijalnu uključenost mladih</w:t>
            </w:r>
            <w:bookmarkEnd w:id="26"/>
          </w:p>
        </w:tc>
        <w:tc>
          <w:tcPr>
            <w:tcW w:w="2199" w:type="dxa"/>
          </w:tcPr>
          <w:p w14:paraId="12F8EB8E" w14:textId="26BFE8F9" w:rsidR="00166054" w:rsidRPr="005C2C1E" w:rsidRDefault="00166054" w:rsidP="00D648F8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Ukloniti arhitektonske barijere u objektima javnih ustanova i javnim površinama u nadležnosti općine</w:t>
            </w:r>
          </w:p>
        </w:tc>
        <w:tc>
          <w:tcPr>
            <w:tcW w:w="459" w:type="dxa"/>
          </w:tcPr>
          <w:p w14:paraId="72714F7E" w14:textId="77777777" w:rsidR="00166054" w:rsidRPr="005C2C1E" w:rsidRDefault="00166054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05AC78CC" w14:textId="77777777" w:rsidR="00166054" w:rsidRDefault="00166054">
            <w:pPr>
              <w:rPr>
                <w:rFonts w:ascii="Abel Pro" w:hAnsi="Abel Pro"/>
                <w:sz w:val="20"/>
                <w:szCs w:val="20"/>
              </w:rPr>
            </w:pPr>
          </w:p>
          <w:p w14:paraId="3794C28B" w14:textId="77777777" w:rsidR="00166054" w:rsidRDefault="00166054" w:rsidP="00155175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2972B0F6" w14:textId="77777777" w:rsidR="00166054" w:rsidRDefault="00166054" w:rsidP="00155175">
            <w:pPr>
              <w:rPr>
                <w:rFonts w:ascii="Abel Pro" w:hAnsi="Abel Pro"/>
                <w:sz w:val="20"/>
                <w:szCs w:val="20"/>
              </w:rPr>
            </w:pPr>
          </w:p>
          <w:p w14:paraId="6236A5D9" w14:textId="77777777" w:rsidR="00166054" w:rsidRDefault="00166054" w:rsidP="00155175">
            <w:pPr>
              <w:rPr>
                <w:rFonts w:ascii="Abel Pro" w:hAnsi="Abel Pro"/>
                <w:sz w:val="20"/>
                <w:szCs w:val="20"/>
              </w:rPr>
            </w:pPr>
          </w:p>
          <w:p w14:paraId="00039BB9" w14:textId="75A992E0" w:rsidR="00166054" w:rsidRPr="00155175" w:rsidRDefault="00166054" w:rsidP="00155175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716F0A50" w14:textId="77777777" w:rsidR="00166054" w:rsidRDefault="00166054">
            <w:pPr>
              <w:rPr>
                <w:rFonts w:ascii="Abel Pro" w:hAnsi="Abel Pro"/>
                <w:sz w:val="20"/>
                <w:szCs w:val="20"/>
              </w:rPr>
            </w:pPr>
          </w:p>
          <w:p w14:paraId="60BFD7C4" w14:textId="77777777" w:rsidR="00166054" w:rsidRDefault="001660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4432423F" w14:textId="77777777" w:rsidR="00166054" w:rsidRDefault="00166054">
            <w:pPr>
              <w:rPr>
                <w:rFonts w:ascii="Abel Pro" w:hAnsi="Abel Pro"/>
                <w:sz w:val="20"/>
                <w:szCs w:val="20"/>
              </w:rPr>
            </w:pPr>
          </w:p>
          <w:p w14:paraId="271C91D8" w14:textId="77777777" w:rsidR="00166054" w:rsidRDefault="00166054">
            <w:pPr>
              <w:rPr>
                <w:rFonts w:ascii="Abel Pro" w:hAnsi="Abel Pro"/>
                <w:sz w:val="20"/>
                <w:szCs w:val="20"/>
              </w:rPr>
            </w:pPr>
          </w:p>
          <w:p w14:paraId="2579C0EE" w14:textId="606CC3C9" w:rsidR="00166054" w:rsidRPr="005C2C1E" w:rsidRDefault="00166054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74762F72" w14:textId="77777777" w:rsidR="00166054" w:rsidRDefault="00166054">
            <w:pPr>
              <w:rPr>
                <w:rFonts w:ascii="Abel Pro" w:hAnsi="Abel Pro"/>
                <w:sz w:val="20"/>
                <w:szCs w:val="20"/>
              </w:rPr>
            </w:pPr>
          </w:p>
          <w:p w14:paraId="1976F196" w14:textId="77777777" w:rsidR="00166054" w:rsidRDefault="001660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4D81878F" w14:textId="77777777" w:rsidR="00166054" w:rsidRDefault="00166054">
            <w:pPr>
              <w:rPr>
                <w:rFonts w:ascii="Abel Pro" w:hAnsi="Abel Pro"/>
                <w:sz w:val="20"/>
                <w:szCs w:val="20"/>
              </w:rPr>
            </w:pPr>
          </w:p>
          <w:p w14:paraId="408FC32E" w14:textId="77777777" w:rsidR="00166054" w:rsidRDefault="00166054">
            <w:pPr>
              <w:rPr>
                <w:rFonts w:ascii="Abel Pro" w:hAnsi="Abel Pro"/>
                <w:sz w:val="20"/>
                <w:szCs w:val="20"/>
              </w:rPr>
            </w:pPr>
          </w:p>
          <w:p w14:paraId="4AEB3132" w14:textId="6384E0A6" w:rsidR="00166054" w:rsidRPr="005C2C1E" w:rsidRDefault="00166054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3" w:type="dxa"/>
          </w:tcPr>
          <w:p w14:paraId="6F15A568" w14:textId="77777777" w:rsidR="00166054" w:rsidRDefault="00166054">
            <w:pPr>
              <w:rPr>
                <w:rFonts w:ascii="Abel Pro" w:hAnsi="Abel Pro"/>
                <w:sz w:val="20"/>
                <w:szCs w:val="20"/>
              </w:rPr>
            </w:pPr>
          </w:p>
          <w:p w14:paraId="6039CE82" w14:textId="77777777" w:rsidR="00166054" w:rsidRDefault="001660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326E741C" w14:textId="77777777" w:rsidR="00166054" w:rsidRDefault="00166054">
            <w:pPr>
              <w:rPr>
                <w:rFonts w:ascii="Abel Pro" w:hAnsi="Abel Pro"/>
                <w:sz w:val="20"/>
                <w:szCs w:val="20"/>
              </w:rPr>
            </w:pPr>
          </w:p>
          <w:p w14:paraId="29410ACE" w14:textId="77777777" w:rsidR="00166054" w:rsidRDefault="00166054">
            <w:pPr>
              <w:rPr>
                <w:rFonts w:ascii="Abel Pro" w:hAnsi="Abel Pro"/>
                <w:sz w:val="20"/>
                <w:szCs w:val="20"/>
              </w:rPr>
            </w:pPr>
          </w:p>
          <w:p w14:paraId="3BCB1E73" w14:textId="1DF6BCE9" w:rsidR="00166054" w:rsidRPr="005C2C1E" w:rsidRDefault="00166054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4" w:type="dxa"/>
          </w:tcPr>
          <w:p w14:paraId="5E1AD02C" w14:textId="77777777" w:rsidR="00166054" w:rsidRDefault="00166054">
            <w:pPr>
              <w:rPr>
                <w:rFonts w:ascii="Abel Pro" w:hAnsi="Abel Pro"/>
                <w:sz w:val="20"/>
                <w:szCs w:val="20"/>
              </w:rPr>
            </w:pPr>
          </w:p>
          <w:p w14:paraId="2328FB2A" w14:textId="77777777" w:rsidR="00166054" w:rsidRDefault="001660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64AC920D" w14:textId="77777777" w:rsidR="00166054" w:rsidRDefault="00166054">
            <w:pPr>
              <w:rPr>
                <w:rFonts w:ascii="Abel Pro" w:hAnsi="Abel Pro"/>
                <w:sz w:val="20"/>
                <w:szCs w:val="20"/>
              </w:rPr>
            </w:pPr>
          </w:p>
          <w:p w14:paraId="0848E7FB" w14:textId="77777777" w:rsidR="00166054" w:rsidRDefault="00166054">
            <w:pPr>
              <w:rPr>
                <w:rFonts w:ascii="Abel Pro" w:hAnsi="Abel Pro"/>
                <w:sz w:val="20"/>
                <w:szCs w:val="20"/>
              </w:rPr>
            </w:pPr>
          </w:p>
          <w:p w14:paraId="7A5BE44F" w14:textId="77DFAB4A" w:rsidR="00166054" w:rsidRPr="005C2C1E" w:rsidRDefault="00166054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3" w:type="dxa"/>
          </w:tcPr>
          <w:p w14:paraId="42FFF819" w14:textId="77777777" w:rsidR="00166054" w:rsidRDefault="00166054">
            <w:pPr>
              <w:rPr>
                <w:rFonts w:ascii="Abel Pro" w:hAnsi="Abel Pro"/>
                <w:sz w:val="20"/>
                <w:szCs w:val="20"/>
              </w:rPr>
            </w:pPr>
          </w:p>
          <w:p w14:paraId="20E2DCA8" w14:textId="1F48ACB5" w:rsidR="00166054" w:rsidRDefault="001660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Općina Vogošća uz podršku viših nivoa</w:t>
            </w:r>
          </w:p>
          <w:p w14:paraId="70CCEF5B" w14:textId="77777777" w:rsidR="00166054" w:rsidRDefault="00166054">
            <w:pPr>
              <w:rPr>
                <w:rFonts w:ascii="Abel Pro" w:hAnsi="Abel Pro"/>
                <w:sz w:val="20"/>
                <w:szCs w:val="20"/>
              </w:rPr>
            </w:pPr>
          </w:p>
          <w:p w14:paraId="3252B64B" w14:textId="60A0AC15" w:rsidR="00166054" w:rsidRPr="005C2C1E" w:rsidRDefault="00166054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88" w:type="dxa"/>
          </w:tcPr>
          <w:p w14:paraId="2A281E02" w14:textId="42652244" w:rsidR="00166054" w:rsidRPr="005C2C1E" w:rsidRDefault="001660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50.000,00 KM</w:t>
            </w:r>
          </w:p>
        </w:tc>
      </w:tr>
      <w:tr w:rsidR="00166054" w:rsidRPr="005C2C1E" w14:paraId="7D65237A" w14:textId="77777777" w:rsidTr="00DC465A">
        <w:trPr>
          <w:trHeight w:val="1824"/>
        </w:trPr>
        <w:tc>
          <w:tcPr>
            <w:tcW w:w="2187" w:type="dxa"/>
            <w:vMerge/>
          </w:tcPr>
          <w:p w14:paraId="4422633A" w14:textId="77777777" w:rsidR="00166054" w:rsidRPr="005C2C1E" w:rsidRDefault="00166054" w:rsidP="00D648F8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70" w:type="dxa"/>
            <w:vMerge/>
          </w:tcPr>
          <w:p w14:paraId="76457086" w14:textId="77777777" w:rsidR="00166054" w:rsidRPr="005C2C1E" w:rsidRDefault="00166054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9" w:type="dxa"/>
          </w:tcPr>
          <w:p w14:paraId="186442CA" w14:textId="77777777" w:rsidR="00166054" w:rsidRPr="005C2C1E" w:rsidRDefault="00166054" w:rsidP="000E76C4">
            <w:pPr>
              <w:rPr>
                <w:rFonts w:ascii="Abel Pro" w:hAnsi="Abel Pro"/>
                <w:sz w:val="20"/>
                <w:szCs w:val="20"/>
              </w:rPr>
            </w:pPr>
          </w:p>
          <w:p w14:paraId="596306DD" w14:textId="77777777" w:rsidR="00166054" w:rsidRDefault="00166054" w:rsidP="000E76C4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Pružiti podršku projektima usmjerenim na uključivanje mladih iz marginaliziranih grupa u društvene, kulturne i sportske aktivnosti</w:t>
            </w:r>
          </w:p>
          <w:p w14:paraId="60FAB751" w14:textId="77777777" w:rsidR="00166054" w:rsidRPr="005C2C1E" w:rsidRDefault="00166054" w:rsidP="000E76C4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59" w:type="dxa"/>
          </w:tcPr>
          <w:p w14:paraId="0D579B56" w14:textId="77777777" w:rsidR="00166054" w:rsidRPr="005C2C1E" w:rsidRDefault="00166054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1D8ECCCE" w14:textId="77777777" w:rsidR="00166054" w:rsidRDefault="00166054" w:rsidP="000E76C4">
            <w:pPr>
              <w:rPr>
                <w:rFonts w:ascii="Abel Pro" w:hAnsi="Abel Pro"/>
                <w:sz w:val="20"/>
                <w:szCs w:val="20"/>
              </w:rPr>
            </w:pPr>
          </w:p>
          <w:p w14:paraId="0A53CD09" w14:textId="77777777" w:rsidR="00166054" w:rsidRDefault="00166054" w:rsidP="000E76C4">
            <w:pPr>
              <w:rPr>
                <w:rFonts w:ascii="Abel Pro" w:hAnsi="Abel Pro"/>
                <w:sz w:val="20"/>
                <w:szCs w:val="20"/>
              </w:rPr>
            </w:pPr>
          </w:p>
          <w:p w14:paraId="4BED8FB6" w14:textId="77777777" w:rsidR="00166054" w:rsidRDefault="00166054" w:rsidP="000E76C4">
            <w:pPr>
              <w:rPr>
                <w:rFonts w:ascii="Abel Pro" w:hAnsi="Abel Pro"/>
                <w:sz w:val="20"/>
                <w:szCs w:val="20"/>
              </w:rPr>
            </w:pPr>
          </w:p>
          <w:p w14:paraId="73AF10DB" w14:textId="77777777" w:rsidR="00166054" w:rsidRDefault="00166054" w:rsidP="000E76C4">
            <w:pPr>
              <w:rPr>
                <w:rFonts w:ascii="Abel Pro" w:hAnsi="Abel Pro"/>
                <w:sz w:val="20"/>
                <w:szCs w:val="20"/>
              </w:rPr>
            </w:pPr>
          </w:p>
          <w:p w14:paraId="1E26964D" w14:textId="77777777" w:rsidR="00166054" w:rsidRDefault="00166054" w:rsidP="000E76C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4960BB73" w14:textId="77777777" w:rsidR="00166054" w:rsidRDefault="00166054" w:rsidP="000E76C4">
            <w:pPr>
              <w:rPr>
                <w:rFonts w:ascii="Abel Pro" w:hAnsi="Abel Pro"/>
                <w:sz w:val="20"/>
                <w:szCs w:val="20"/>
              </w:rPr>
            </w:pPr>
          </w:p>
          <w:p w14:paraId="1F03FC74" w14:textId="77777777" w:rsidR="00166054" w:rsidRDefault="00166054" w:rsidP="000E76C4">
            <w:pPr>
              <w:rPr>
                <w:rFonts w:ascii="Abel Pro" w:hAnsi="Abel Pro"/>
                <w:sz w:val="20"/>
                <w:szCs w:val="20"/>
              </w:rPr>
            </w:pPr>
          </w:p>
          <w:p w14:paraId="74EEDDD9" w14:textId="20B9B894" w:rsidR="00166054" w:rsidRDefault="00166054" w:rsidP="000E76C4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0122A70D" w14:textId="77777777" w:rsidR="00166054" w:rsidRDefault="00166054" w:rsidP="000E76C4">
            <w:pPr>
              <w:rPr>
                <w:rFonts w:ascii="Abel Pro" w:hAnsi="Abel Pro"/>
                <w:sz w:val="20"/>
                <w:szCs w:val="20"/>
              </w:rPr>
            </w:pPr>
          </w:p>
          <w:p w14:paraId="296F474F" w14:textId="77777777" w:rsidR="00166054" w:rsidRDefault="00166054" w:rsidP="000E76C4">
            <w:pPr>
              <w:rPr>
                <w:rFonts w:ascii="Abel Pro" w:hAnsi="Abel Pro"/>
                <w:sz w:val="20"/>
                <w:szCs w:val="20"/>
              </w:rPr>
            </w:pPr>
          </w:p>
          <w:p w14:paraId="2D0F7446" w14:textId="77777777" w:rsidR="00166054" w:rsidRDefault="00166054" w:rsidP="000E76C4">
            <w:pPr>
              <w:rPr>
                <w:rFonts w:ascii="Abel Pro" w:hAnsi="Abel Pro"/>
                <w:sz w:val="20"/>
                <w:szCs w:val="20"/>
              </w:rPr>
            </w:pPr>
          </w:p>
          <w:p w14:paraId="44EC66DA" w14:textId="77777777" w:rsidR="00166054" w:rsidRDefault="00166054" w:rsidP="000E76C4">
            <w:pPr>
              <w:rPr>
                <w:rFonts w:ascii="Abel Pro" w:hAnsi="Abel Pro"/>
                <w:sz w:val="20"/>
                <w:szCs w:val="20"/>
              </w:rPr>
            </w:pPr>
          </w:p>
          <w:p w14:paraId="3C328AFB" w14:textId="77777777" w:rsidR="00166054" w:rsidRDefault="00166054" w:rsidP="000E76C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7A0A8FCE" w14:textId="77777777" w:rsidR="00166054" w:rsidRDefault="00166054" w:rsidP="000E76C4">
            <w:pPr>
              <w:rPr>
                <w:rFonts w:ascii="Abel Pro" w:hAnsi="Abel Pro"/>
                <w:sz w:val="20"/>
                <w:szCs w:val="20"/>
              </w:rPr>
            </w:pPr>
          </w:p>
          <w:p w14:paraId="023BBCC3" w14:textId="77777777" w:rsidR="00166054" w:rsidRDefault="00166054" w:rsidP="000E76C4">
            <w:pPr>
              <w:rPr>
                <w:rFonts w:ascii="Abel Pro" w:hAnsi="Abel Pro"/>
                <w:sz w:val="20"/>
                <w:szCs w:val="20"/>
              </w:rPr>
            </w:pPr>
          </w:p>
          <w:p w14:paraId="0AC1C319" w14:textId="23AABAD1" w:rsidR="00166054" w:rsidRDefault="00166054" w:rsidP="000E76C4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12A0AA30" w14:textId="77777777" w:rsidR="00166054" w:rsidRDefault="00166054" w:rsidP="000E76C4">
            <w:pPr>
              <w:rPr>
                <w:rFonts w:ascii="Abel Pro" w:hAnsi="Abel Pro"/>
                <w:sz w:val="20"/>
                <w:szCs w:val="20"/>
              </w:rPr>
            </w:pPr>
          </w:p>
          <w:p w14:paraId="38ADB992" w14:textId="77777777" w:rsidR="00166054" w:rsidRDefault="00166054" w:rsidP="000E76C4">
            <w:pPr>
              <w:rPr>
                <w:rFonts w:ascii="Abel Pro" w:hAnsi="Abel Pro"/>
                <w:sz w:val="20"/>
                <w:szCs w:val="20"/>
              </w:rPr>
            </w:pPr>
          </w:p>
          <w:p w14:paraId="7BB4F079" w14:textId="77777777" w:rsidR="00166054" w:rsidRDefault="00166054" w:rsidP="000E76C4">
            <w:pPr>
              <w:rPr>
                <w:rFonts w:ascii="Abel Pro" w:hAnsi="Abel Pro"/>
                <w:sz w:val="20"/>
                <w:szCs w:val="20"/>
              </w:rPr>
            </w:pPr>
          </w:p>
          <w:p w14:paraId="677A5B60" w14:textId="77777777" w:rsidR="00166054" w:rsidRDefault="00166054" w:rsidP="000E76C4">
            <w:pPr>
              <w:rPr>
                <w:rFonts w:ascii="Abel Pro" w:hAnsi="Abel Pro"/>
                <w:sz w:val="20"/>
                <w:szCs w:val="20"/>
              </w:rPr>
            </w:pPr>
          </w:p>
          <w:p w14:paraId="5C1050CF" w14:textId="77777777" w:rsidR="00166054" w:rsidRDefault="00166054" w:rsidP="000E76C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78F8F45B" w14:textId="77777777" w:rsidR="00166054" w:rsidRDefault="00166054" w:rsidP="000E76C4">
            <w:pPr>
              <w:rPr>
                <w:rFonts w:ascii="Abel Pro" w:hAnsi="Abel Pro"/>
                <w:sz w:val="20"/>
                <w:szCs w:val="20"/>
              </w:rPr>
            </w:pPr>
          </w:p>
          <w:p w14:paraId="01C33B20" w14:textId="77777777" w:rsidR="00166054" w:rsidRDefault="00166054" w:rsidP="000E76C4">
            <w:pPr>
              <w:rPr>
                <w:rFonts w:ascii="Abel Pro" w:hAnsi="Abel Pro"/>
                <w:sz w:val="20"/>
                <w:szCs w:val="20"/>
              </w:rPr>
            </w:pPr>
          </w:p>
          <w:p w14:paraId="466653E6" w14:textId="56C988BB" w:rsidR="00166054" w:rsidRDefault="00166054" w:rsidP="000E76C4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3" w:type="dxa"/>
          </w:tcPr>
          <w:p w14:paraId="4E47C19B" w14:textId="77777777" w:rsidR="00166054" w:rsidRDefault="00166054" w:rsidP="000E76C4">
            <w:pPr>
              <w:rPr>
                <w:rFonts w:ascii="Abel Pro" w:hAnsi="Abel Pro"/>
                <w:sz w:val="20"/>
                <w:szCs w:val="20"/>
              </w:rPr>
            </w:pPr>
          </w:p>
          <w:p w14:paraId="31DB2C81" w14:textId="77777777" w:rsidR="00166054" w:rsidRDefault="00166054" w:rsidP="000E76C4">
            <w:pPr>
              <w:rPr>
                <w:rFonts w:ascii="Abel Pro" w:hAnsi="Abel Pro"/>
                <w:sz w:val="20"/>
                <w:szCs w:val="20"/>
              </w:rPr>
            </w:pPr>
          </w:p>
          <w:p w14:paraId="4047187F" w14:textId="77777777" w:rsidR="00166054" w:rsidRDefault="00166054" w:rsidP="000E76C4">
            <w:pPr>
              <w:rPr>
                <w:rFonts w:ascii="Abel Pro" w:hAnsi="Abel Pro"/>
                <w:sz w:val="20"/>
                <w:szCs w:val="20"/>
              </w:rPr>
            </w:pPr>
          </w:p>
          <w:p w14:paraId="02838C7E" w14:textId="77777777" w:rsidR="00166054" w:rsidRDefault="00166054" w:rsidP="000E76C4">
            <w:pPr>
              <w:rPr>
                <w:rFonts w:ascii="Abel Pro" w:hAnsi="Abel Pro"/>
                <w:sz w:val="20"/>
                <w:szCs w:val="20"/>
              </w:rPr>
            </w:pPr>
          </w:p>
          <w:p w14:paraId="0BB174C6" w14:textId="77777777" w:rsidR="00166054" w:rsidRDefault="00166054" w:rsidP="000E76C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31D98FD9" w14:textId="77777777" w:rsidR="00166054" w:rsidRDefault="00166054" w:rsidP="000E76C4">
            <w:pPr>
              <w:rPr>
                <w:rFonts w:ascii="Abel Pro" w:hAnsi="Abel Pro"/>
                <w:sz w:val="20"/>
                <w:szCs w:val="20"/>
              </w:rPr>
            </w:pPr>
          </w:p>
          <w:p w14:paraId="02703FFC" w14:textId="77777777" w:rsidR="00166054" w:rsidRDefault="00166054" w:rsidP="000E76C4">
            <w:pPr>
              <w:rPr>
                <w:rFonts w:ascii="Abel Pro" w:hAnsi="Abel Pro"/>
                <w:sz w:val="20"/>
                <w:szCs w:val="20"/>
              </w:rPr>
            </w:pPr>
          </w:p>
          <w:p w14:paraId="5EAD72C6" w14:textId="17B08D3A" w:rsidR="00166054" w:rsidRDefault="00166054" w:rsidP="000E76C4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4" w:type="dxa"/>
          </w:tcPr>
          <w:p w14:paraId="2E90206D" w14:textId="77777777" w:rsidR="00166054" w:rsidRDefault="00166054" w:rsidP="000E76C4">
            <w:pPr>
              <w:rPr>
                <w:rFonts w:ascii="Abel Pro" w:hAnsi="Abel Pro"/>
                <w:sz w:val="20"/>
                <w:szCs w:val="20"/>
              </w:rPr>
            </w:pPr>
          </w:p>
          <w:p w14:paraId="6A38BAE8" w14:textId="77777777" w:rsidR="00166054" w:rsidRDefault="00166054" w:rsidP="000E76C4">
            <w:pPr>
              <w:rPr>
                <w:rFonts w:ascii="Abel Pro" w:hAnsi="Abel Pro"/>
                <w:sz w:val="20"/>
                <w:szCs w:val="20"/>
              </w:rPr>
            </w:pPr>
          </w:p>
          <w:p w14:paraId="1D6747CD" w14:textId="77777777" w:rsidR="00166054" w:rsidRDefault="00166054" w:rsidP="000E76C4">
            <w:pPr>
              <w:rPr>
                <w:rFonts w:ascii="Abel Pro" w:hAnsi="Abel Pro"/>
                <w:sz w:val="20"/>
                <w:szCs w:val="20"/>
              </w:rPr>
            </w:pPr>
          </w:p>
          <w:p w14:paraId="1E3A3E12" w14:textId="77777777" w:rsidR="00166054" w:rsidRDefault="00166054" w:rsidP="000E76C4">
            <w:pPr>
              <w:rPr>
                <w:rFonts w:ascii="Abel Pro" w:hAnsi="Abel Pro"/>
                <w:sz w:val="20"/>
                <w:szCs w:val="20"/>
              </w:rPr>
            </w:pPr>
          </w:p>
          <w:p w14:paraId="3B6BEDAA" w14:textId="77777777" w:rsidR="00166054" w:rsidRDefault="00166054" w:rsidP="000E76C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36896448" w14:textId="77777777" w:rsidR="00166054" w:rsidRDefault="00166054" w:rsidP="000E76C4">
            <w:pPr>
              <w:rPr>
                <w:rFonts w:ascii="Abel Pro" w:hAnsi="Abel Pro"/>
                <w:sz w:val="20"/>
                <w:szCs w:val="20"/>
              </w:rPr>
            </w:pPr>
          </w:p>
          <w:p w14:paraId="4FD8E99C" w14:textId="77777777" w:rsidR="00166054" w:rsidRDefault="00166054" w:rsidP="000E76C4">
            <w:pPr>
              <w:rPr>
                <w:rFonts w:ascii="Abel Pro" w:hAnsi="Abel Pro"/>
                <w:sz w:val="20"/>
                <w:szCs w:val="20"/>
              </w:rPr>
            </w:pPr>
          </w:p>
          <w:p w14:paraId="3F18F610" w14:textId="0AD9B122" w:rsidR="00166054" w:rsidRDefault="00166054" w:rsidP="000E76C4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3" w:type="dxa"/>
          </w:tcPr>
          <w:p w14:paraId="6575BBB1" w14:textId="77777777" w:rsidR="00166054" w:rsidRDefault="00166054" w:rsidP="000E76C4">
            <w:pPr>
              <w:rPr>
                <w:rFonts w:ascii="Abel Pro" w:hAnsi="Abel Pro"/>
                <w:sz w:val="20"/>
                <w:szCs w:val="20"/>
              </w:rPr>
            </w:pPr>
          </w:p>
          <w:p w14:paraId="70AE6577" w14:textId="77777777" w:rsidR="00166054" w:rsidRDefault="00166054" w:rsidP="000E76C4">
            <w:pPr>
              <w:rPr>
                <w:rFonts w:ascii="Abel Pro" w:hAnsi="Abel Pro"/>
                <w:sz w:val="20"/>
                <w:szCs w:val="20"/>
              </w:rPr>
            </w:pPr>
          </w:p>
          <w:p w14:paraId="6D778335" w14:textId="77777777" w:rsidR="00166054" w:rsidRDefault="00166054" w:rsidP="000E76C4">
            <w:pPr>
              <w:rPr>
                <w:rFonts w:ascii="Abel Pro" w:hAnsi="Abel Pro"/>
                <w:sz w:val="20"/>
                <w:szCs w:val="20"/>
              </w:rPr>
            </w:pPr>
          </w:p>
          <w:p w14:paraId="1CF1878F" w14:textId="77777777" w:rsidR="00166054" w:rsidRDefault="00166054" w:rsidP="000E76C4">
            <w:pPr>
              <w:rPr>
                <w:rFonts w:ascii="Abel Pro" w:hAnsi="Abel Pro"/>
                <w:sz w:val="20"/>
                <w:szCs w:val="20"/>
              </w:rPr>
            </w:pPr>
          </w:p>
          <w:p w14:paraId="78EA43CD" w14:textId="77777777" w:rsidR="00166054" w:rsidRDefault="00166054" w:rsidP="000E76C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Općina Vogošća</w:t>
            </w:r>
          </w:p>
          <w:p w14:paraId="4E37FAEB" w14:textId="77777777" w:rsidR="00166054" w:rsidRDefault="00166054" w:rsidP="000E76C4">
            <w:pPr>
              <w:rPr>
                <w:rFonts w:ascii="Abel Pro" w:hAnsi="Abel Pro"/>
                <w:sz w:val="20"/>
                <w:szCs w:val="20"/>
              </w:rPr>
            </w:pPr>
          </w:p>
          <w:p w14:paraId="54A1F57E" w14:textId="77777777" w:rsidR="00166054" w:rsidRDefault="00166054" w:rsidP="000E76C4">
            <w:pPr>
              <w:rPr>
                <w:rFonts w:ascii="Abel Pro" w:hAnsi="Abel Pro"/>
                <w:sz w:val="20"/>
                <w:szCs w:val="20"/>
              </w:rPr>
            </w:pPr>
          </w:p>
          <w:p w14:paraId="3BA49F60" w14:textId="77777777" w:rsidR="00166054" w:rsidRDefault="00166054" w:rsidP="000E76C4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88" w:type="dxa"/>
          </w:tcPr>
          <w:p w14:paraId="3582FE5E" w14:textId="411D40BD" w:rsidR="00DC465A" w:rsidRPr="005C2C1E" w:rsidRDefault="00E7394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J</w:t>
            </w:r>
            <w:r w:rsidRPr="00E73942">
              <w:rPr>
                <w:rFonts w:ascii="Abel Pro" w:hAnsi="Abel Pro"/>
                <w:sz w:val="20"/>
                <w:szCs w:val="20"/>
              </w:rPr>
              <w:t xml:space="preserve">avni poziv prema NVO </w:t>
            </w:r>
            <w:r>
              <w:rPr>
                <w:rFonts w:ascii="Abel Pro" w:hAnsi="Abel Pro"/>
                <w:sz w:val="20"/>
                <w:szCs w:val="20"/>
              </w:rPr>
              <w:t xml:space="preserve">+ </w:t>
            </w:r>
            <w:r w:rsidRPr="00E73942">
              <w:rPr>
                <w:rFonts w:ascii="Abel Pro" w:hAnsi="Abel Pro"/>
                <w:sz w:val="20"/>
                <w:szCs w:val="20"/>
              </w:rPr>
              <w:t>Jav</w:t>
            </w:r>
            <w:r>
              <w:rPr>
                <w:rFonts w:ascii="Abel Pro" w:hAnsi="Abel Pro"/>
                <w:sz w:val="20"/>
                <w:szCs w:val="20"/>
              </w:rPr>
              <w:t>n</w:t>
            </w:r>
            <w:r w:rsidRPr="00E73942">
              <w:rPr>
                <w:rFonts w:ascii="Abel Pro" w:hAnsi="Abel Pro"/>
                <w:sz w:val="20"/>
                <w:szCs w:val="20"/>
              </w:rPr>
              <w:t>i poziv sportskim organizacijama</w:t>
            </w:r>
          </w:p>
        </w:tc>
      </w:tr>
      <w:tr w:rsidR="00DC465A" w:rsidRPr="005C2C1E" w14:paraId="17FD83E8" w14:textId="77777777" w:rsidTr="00166054">
        <w:trPr>
          <w:trHeight w:val="144"/>
        </w:trPr>
        <w:tc>
          <w:tcPr>
            <w:tcW w:w="2187" w:type="dxa"/>
            <w:vMerge/>
          </w:tcPr>
          <w:p w14:paraId="429A2A30" w14:textId="77777777" w:rsidR="00DC465A" w:rsidRPr="005C2C1E" w:rsidRDefault="00DC465A" w:rsidP="00D648F8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70" w:type="dxa"/>
            <w:vMerge/>
          </w:tcPr>
          <w:p w14:paraId="2F515572" w14:textId="77777777" w:rsidR="00DC465A" w:rsidRPr="005C2C1E" w:rsidRDefault="00DC465A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9" w:type="dxa"/>
          </w:tcPr>
          <w:p w14:paraId="0370FA4C" w14:textId="77777777" w:rsidR="00DC465A" w:rsidRPr="005C2C1E" w:rsidRDefault="00DC465A" w:rsidP="00DC465A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Odrediti kontakt osobu za mlade unutar Centra za socijalni rad i održavati sastanke relevantnih aktera.</w:t>
            </w:r>
          </w:p>
          <w:p w14:paraId="5E47C05E" w14:textId="77777777" w:rsidR="00DC465A" w:rsidRPr="005C2C1E" w:rsidRDefault="00DC465A" w:rsidP="000E76C4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59" w:type="dxa"/>
          </w:tcPr>
          <w:p w14:paraId="01ABBAB5" w14:textId="77777777" w:rsidR="00DC465A" w:rsidRPr="005C2C1E" w:rsidRDefault="00DC465A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34265C17" w14:textId="203EFAFF" w:rsidR="00DC465A" w:rsidRDefault="00DC465A" w:rsidP="000E76C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3EA7A9E3" w14:textId="2B2FC3C2" w:rsidR="00DC465A" w:rsidRDefault="00DC465A" w:rsidP="000E76C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412D378A" w14:textId="6275A904" w:rsidR="00DC465A" w:rsidRDefault="00DC465A" w:rsidP="000E76C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3" w:type="dxa"/>
          </w:tcPr>
          <w:p w14:paraId="7EB88D4F" w14:textId="77777777" w:rsidR="00DC465A" w:rsidRDefault="00DC465A" w:rsidP="000E76C4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4" w:type="dxa"/>
          </w:tcPr>
          <w:p w14:paraId="09120A49" w14:textId="77777777" w:rsidR="00DC465A" w:rsidRDefault="00DC465A" w:rsidP="000E76C4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3" w:type="dxa"/>
          </w:tcPr>
          <w:p w14:paraId="05325D04" w14:textId="77777777" w:rsidR="00DC465A" w:rsidRDefault="00DC465A" w:rsidP="00DC465A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 xml:space="preserve">Centar za socijalni rad </w:t>
            </w:r>
          </w:p>
          <w:p w14:paraId="7827104E" w14:textId="77777777" w:rsidR="00DC465A" w:rsidRDefault="00DC465A" w:rsidP="00DC465A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Općina Vogošća</w:t>
            </w:r>
          </w:p>
          <w:p w14:paraId="14214C4B" w14:textId="77777777" w:rsidR="00DC465A" w:rsidRDefault="00DC465A" w:rsidP="000E76C4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88" w:type="dxa"/>
          </w:tcPr>
          <w:p w14:paraId="54675221" w14:textId="77777777" w:rsidR="00DC465A" w:rsidRDefault="00DC465A" w:rsidP="00DC465A">
            <w:pPr>
              <w:rPr>
                <w:rFonts w:ascii="Abel Pro" w:hAnsi="Abel Pro"/>
                <w:sz w:val="20"/>
                <w:szCs w:val="20"/>
              </w:rPr>
            </w:pPr>
          </w:p>
          <w:p w14:paraId="520F596D" w14:textId="77777777" w:rsidR="00520BC2" w:rsidRPr="00520BC2" w:rsidRDefault="00520BC2" w:rsidP="00520BC2">
            <w:pPr>
              <w:rPr>
                <w:rFonts w:ascii="Abel Pro" w:hAnsi="Abel Pro"/>
                <w:sz w:val="20"/>
                <w:szCs w:val="20"/>
              </w:rPr>
            </w:pPr>
          </w:p>
          <w:p w14:paraId="7299182F" w14:textId="77777777" w:rsidR="00520BC2" w:rsidRDefault="00520BC2" w:rsidP="00520BC2">
            <w:pPr>
              <w:rPr>
                <w:rFonts w:ascii="Abel Pro" w:hAnsi="Abel Pro"/>
                <w:sz w:val="20"/>
                <w:szCs w:val="20"/>
              </w:rPr>
            </w:pPr>
          </w:p>
          <w:p w14:paraId="5C788E72" w14:textId="7641C91E" w:rsidR="00520BC2" w:rsidRPr="00520BC2" w:rsidRDefault="00520BC2" w:rsidP="00520BC2">
            <w:pPr>
              <w:jc w:val="center"/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-</w:t>
            </w:r>
          </w:p>
        </w:tc>
      </w:tr>
      <w:tr w:rsidR="00166054" w:rsidRPr="005C2C1E" w14:paraId="1EBA7847" w14:textId="77777777" w:rsidTr="00DC465A">
        <w:trPr>
          <w:trHeight w:val="1644"/>
        </w:trPr>
        <w:tc>
          <w:tcPr>
            <w:tcW w:w="2187" w:type="dxa"/>
            <w:vMerge/>
          </w:tcPr>
          <w:p w14:paraId="47CF0874" w14:textId="77777777" w:rsidR="00166054" w:rsidRPr="005C2C1E" w:rsidRDefault="00166054" w:rsidP="00D648F8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70" w:type="dxa"/>
            <w:vMerge/>
          </w:tcPr>
          <w:p w14:paraId="6C8436C9" w14:textId="77777777" w:rsidR="00166054" w:rsidRPr="005C2C1E" w:rsidRDefault="00166054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9" w:type="dxa"/>
          </w:tcPr>
          <w:p w14:paraId="6D33A436" w14:textId="77777777" w:rsidR="00166054" w:rsidRPr="005C2C1E" w:rsidRDefault="00166054" w:rsidP="00166054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Kontinuiran</w:t>
            </w:r>
            <w:r>
              <w:rPr>
                <w:rFonts w:ascii="Abel Pro" w:hAnsi="Abel Pro"/>
                <w:sz w:val="20"/>
                <w:szCs w:val="20"/>
              </w:rPr>
              <w:t>o</w:t>
            </w:r>
            <w:r w:rsidRPr="005C2C1E">
              <w:rPr>
                <w:rFonts w:ascii="Abel Pro" w:hAnsi="Abel Pro"/>
                <w:sz w:val="20"/>
                <w:szCs w:val="20"/>
              </w:rPr>
              <w:t xml:space="preserve"> raditi na organizovanju mjera socijalne brige po mjeri mladih (screening, terenske posjete i sl.)</w:t>
            </w:r>
          </w:p>
          <w:p w14:paraId="2736A566" w14:textId="77777777" w:rsidR="00166054" w:rsidRPr="005C2C1E" w:rsidRDefault="00166054" w:rsidP="000E76C4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59" w:type="dxa"/>
          </w:tcPr>
          <w:p w14:paraId="7673EE94" w14:textId="77777777" w:rsidR="00166054" w:rsidRPr="005C2C1E" w:rsidRDefault="00166054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4B9A97B9" w14:textId="77777777" w:rsidR="00166054" w:rsidRDefault="00166054" w:rsidP="00166054">
            <w:pPr>
              <w:rPr>
                <w:rFonts w:ascii="Abel Pro" w:hAnsi="Abel Pro"/>
                <w:sz w:val="20"/>
                <w:szCs w:val="20"/>
              </w:rPr>
            </w:pPr>
          </w:p>
          <w:p w14:paraId="51810CBE" w14:textId="77777777" w:rsidR="00166054" w:rsidRDefault="00166054" w:rsidP="00166054">
            <w:pPr>
              <w:rPr>
                <w:rFonts w:ascii="Abel Pro" w:hAnsi="Abel Pro"/>
                <w:sz w:val="20"/>
                <w:szCs w:val="20"/>
              </w:rPr>
            </w:pPr>
          </w:p>
          <w:p w14:paraId="58948A44" w14:textId="77777777" w:rsidR="00166054" w:rsidRDefault="00166054" w:rsidP="001660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379DF0AA" w14:textId="77777777" w:rsidR="00166054" w:rsidRDefault="00166054" w:rsidP="00166054">
            <w:pPr>
              <w:rPr>
                <w:rFonts w:ascii="Abel Pro" w:hAnsi="Abel Pro"/>
                <w:sz w:val="20"/>
                <w:szCs w:val="20"/>
              </w:rPr>
            </w:pPr>
          </w:p>
          <w:p w14:paraId="06C2BF2B" w14:textId="77777777" w:rsidR="00DC465A" w:rsidRDefault="00DC465A" w:rsidP="00166054">
            <w:pPr>
              <w:rPr>
                <w:rFonts w:ascii="Abel Pro" w:hAnsi="Abel Pro"/>
                <w:sz w:val="20"/>
                <w:szCs w:val="20"/>
              </w:rPr>
            </w:pPr>
          </w:p>
          <w:p w14:paraId="55893F20" w14:textId="77777777" w:rsidR="00166054" w:rsidRDefault="00166054" w:rsidP="001660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5FA38C03" w14:textId="77777777" w:rsidR="00DC465A" w:rsidRDefault="00DC465A" w:rsidP="00166054">
            <w:pPr>
              <w:rPr>
                <w:rFonts w:ascii="Abel Pro" w:hAnsi="Abel Pro"/>
                <w:sz w:val="20"/>
                <w:szCs w:val="20"/>
              </w:rPr>
            </w:pPr>
          </w:p>
          <w:p w14:paraId="70C0C0A2" w14:textId="77777777" w:rsidR="00DC465A" w:rsidRDefault="00DC465A" w:rsidP="00166054">
            <w:pPr>
              <w:rPr>
                <w:rFonts w:ascii="Abel Pro" w:hAnsi="Abel Pro"/>
                <w:sz w:val="20"/>
                <w:szCs w:val="20"/>
              </w:rPr>
            </w:pPr>
          </w:p>
          <w:p w14:paraId="0D478219" w14:textId="73F74937" w:rsidR="00166054" w:rsidRDefault="00166054" w:rsidP="001660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3" w:type="dxa"/>
          </w:tcPr>
          <w:p w14:paraId="4178CC02" w14:textId="77777777" w:rsidR="00166054" w:rsidRDefault="00166054" w:rsidP="00166054">
            <w:pPr>
              <w:rPr>
                <w:rFonts w:ascii="Abel Pro" w:hAnsi="Abel Pro"/>
                <w:sz w:val="20"/>
                <w:szCs w:val="20"/>
              </w:rPr>
            </w:pPr>
          </w:p>
          <w:p w14:paraId="6E88F875" w14:textId="77777777" w:rsidR="00166054" w:rsidRDefault="00166054" w:rsidP="00166054">
            <w:pPr>
              <w:rPr>
                <w:rFonts w:ascii="Abel Pro" w:hAnsi="Abel Pro"/>
                <w:sz w:val="20"/>
                <w:szCs w:val="20"/>
              </w:rPr>
            </w:pPr>
          </w:p>
          <w:p w14:paraId="0B56B9E6" w14:textId="77777777" w:rsidR="00166054" w:rsidRDefault="00166054" w:rsidP="001660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4" w:type="dxa"/>
          </w:tcPr>
          <w:p w14:paraId="5021BC75" w14:textId="77777777" w:rsidR="00166054" w:rsidRDefault="00166054" w:rsidP="00166054">
            <w:pPr>
              <w:rPr>
                <w:rFonts w:ascii="Abel Pro" w:hAnsi="Abel Pro"/>
                <w:sz w:val="20"/>
                <w:szCs w:val="20"/>
              </w:rPr>
            </w:pPr>
          </w:p>
          <w:p w14:paraId="3947A979" w14:textId="77777777" w:rsidR="00166054" w:rsidRDefault="00166054" w:rsidP="00166054">
            <w:pPr>
              <w:rPr>
                <w:rFonts w:ascii="Abel Pro" w:hAnsi="Abel Pro"/>
                <w:sz w:val="20"/>
                <w:szCs w:val="20"/>
              </w:rPr>
            </w:pPr>
          </w:p>
          <w:p w14:paraId="1926649B" w14:textId="77777777" w:rsidR="00166054" w:rsidRDefault="00166054" w:rsidP="001660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2193" w:type="dxa"/>
          </w:tcPr>
          <w:p w14:paraId="5987A7B2" w14:textId="77777777" w:rsidR="00166054" w:rsidRDefault="00166054" w:rsidP="00166054">
            <w:pPr>
              <w:rPr>
                <w:rFonts w:ascii="Abel Pro" w:hAnsi="Abel Pro"/>
                <w:sz w:val="20"/>
                <w:szCs w:val="20"/>
              </w:rPr>
            </w:pPr>
          </w:p>
          <w:p w14:paraId="5C8F2AE2" w14:textId="77777777" w:rsidR="00166054" w:rsidRDefault="00166054" w:rsidP="0016605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 xml:space="preserve">Centar za socijalni rad uz podršku </w:t>
            </w:r>
            <w:r w:rsidRPr="00155175">
              <w:rPr>
                <w:rFonts w:ascii="Abel Pro" w:hAnsi="Abel Pro"/>
                <w:sz w:val="20"/>
                <w:szCs w:val="20"/>
              </w:rPr>
              <w:t>Služb</w:t>
            </w:r>
            <w:r>
              <w:rPr>
                <w:rFonts w:ascii="Abel Pro" w:hAnsi="Abel Pro"/>
                <w:sz w:val="20"/>
                <w:szCs w:val="20"/>
              </w:rPr>
              <w:t>e</w:t>
            </w:r>
            <w:r w:rsidRPr="00155175">
              <w:rPr>
                <w:rFonts w:ascii="Abel Pro" w:hAnsi="Abel Pro"/>
                <w:sz w:val="20"/>
                <w:szCs w:val="20"/>
              </w:rPr>
              <w:t xml:space="preserve"> za boračko-invalidsku i socijalnu zaštitu</w:t>
            </w:r>
            <w:r>
              <w:rPr>
                <w:rFonts w:ascii="Abel Pro" w:hAnsi="Abel Pro"/>
                <w:sz w:val="20"/>
                <w:szCs w:val="20"/>
              </w:rPr>
              <w:t xml:space="preserve"> Općine Vogošća</w:t>
            </w:r>
          </w:p>
          <w:p w14:paraId="70EE3CB0" w14:textId="77777777" w:rsidR="00166054" w:rsidRDefault="00166054" w:rsidP="000E76C4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88" w:type="dxa"/>
          </w:tcPr>
          <w:p w14:paraId="7E9B167B" w14:textId="2DAAF838" w:rsidR="00166054" w:rsidRPr="005C2C1E" w:rsidRDefault="00DC465A" w:rsidP="00794594">
            <w:pPr>
              <w:jc w:val="center"/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-</w:t>
            </w:r>
          </w:p>
        </w:tc>
      </w:tr>
      <w:tr w:rsidR="00D648F8" w:rsidRPr="005C2C1E" w14:paraId="21EC98FC" w14:textId="77777777" w:rsidTr="003D192D">
        <w:tc>
          <w:tcPr>
            <w:tcW w:w="13703" w:type="dxa"/>
            <w:gridSpan w:val="11"/>
          </w:tcPr>
          <w:p w14:paraId="7044FEB7" w14:textId="2161474A" w:rsidR="00D648F8" w:rsidRPr="005C2C1E" w:rsidRDefault="00D648F8">
            <w:pPr>
              <w:rPr>
                <w:rFonts w:ascii="Abel Pro" w:hAnsi="Abel Pro"/>
                <w:sz w:val="20"/>
                <w:szCs w:val="20"/>
              </w:rPr>
            </w:pPr>
            <w:bookmarkStart w:id="27" w:name="_Hlk230870675"/>
            <w:r w:rsidRPr="005C2C1E">
              <w:rPr>
                <w:rFonts w:ascii="Abel Pro" w:hAnsi="Abel Pro"/>
                <w:sz w:val="20"/>
                <w:szCs w:val="20"/>
              </w:rPr>
              <w:t>Prioritet 2.3 Razviti sigurno društveno okruženje za mlade sa mehanizmima zaštite od nasilja i rizičnih ponašanja</w:t>
            </w:r>
            <w:bookmarkEnd w:id="27"/>
          </w:p>
        </w:tc>
      </w:tr>
      <w:tr w:rsidR="00C2604D" w:rsidRPr="005C2C1E" w14:paraId="40A23226" w14:textId="77777777" w:rsidTr="00C2604D">
        <w:trPr>
          <w:trHeight w:val="1992"/>
        </w:trPr>
        <w:tc>
          <w:tcPr>
            <w:tcW w:w="2187" w:type="dxa"/>
            <w:vMerge w:val="restart"/>
          </w:tcPr>
          <w:p w14:paraId="53216D3F" w14:textId="77777777" w:rsidR="00C2604D" w:rsidRPr="005C2C1E" w:rsidRDefault="00C2604D" w:rsidP="00D648F8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Pojava nasilnih navijačkih grupa među mlađim uzrastima</w:t>
            </w:r>
          </w:p>
          <w:p w14:paraId="082E7A26" w14:textId="77777777" w:rsidR="00C2604D" w:rsidRPr="005C2C1E" w:rsidRDefault="00C2604D" w:rsidP="00D648F8">
            <w:pPr>
              <w:rPr>
                <w:rFonts w:ascii="Abel Pro" w:hAnsi="Abel Pro"/>
                <w:sz w:val="20"/>
                <w:szCs w:val="20"/>
              </w:rPr>
            </w:pPr>
          </w:p>
          <w:p w14:paraId="3A42CE77" w14:textId="77777777" w:rsidR="00C2604D" w:rsidRPr="005C2C1E" w:rsidRDefault="00C2604D" w:rsidP="00D648F8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Prisustvo različitih oblika nasilja među mladima (međuvršnjačko i nasilje na internetu)</w:t>
            </w:r>
          </w:p>
          <w:p w14:paraId="477C20E8" w14:textId="77777777" w:rsidR="00C2604D" w:rsidRPr="005C2C1E" w:rsidRDefault="00C2604D" w:rsidP="00D648F8">
            <w:pPr>
              <w:rPr>
                <w:rFonts w:ascii="Abel Pro" w:hAnsi="Abel Pro"/>
                <w:sz w:val="20"/>
                <w:szCs w:val="20"/>
              </w:rPr>
            </w:pPr>
          </w:p>
          <w:p w14:paraId="50648202" w14:textId="77777777" w:rsidR="00C2604D" w:rsidRPr="005C2C1E" w:rsidRDefault="00C2604D" w:rsidP="00D648F8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Utjecaj društvenih mreža na porast sukoba među mladima</w:t>
            </w:r>
          </w:p>
          <w:p w14:paraId="348DFF8C" w14:textId="77777777" w:rsidR="00C2604D" w:rsidRPr="005C2C1E" w:rsidRDefault="00C2604D" w:rsidP="00D648F8">
            <w:pPr>
              <w:rPr>
                <w:rFonts w:ascii="Abel Pro" w:hAnsi="Abel Pro"/>
                <w:sz w:val="20"/>
                <w:szCs w:val="20"/>
              </w:rPr>
            </w:pPr>
          </w:p>
          <w:p w14:paraId="1B001E1F" w14:textId="588B80E1" w:rsidR="00C2604D" w:rsidRPr="005C2C1E" w:rsidRDefault="00C2604D" w:rsidP="00D648F8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Rizična ponašanja mladih</w:t>
            </w:r>
          </w:p>
        </w:tc>
        <w:tc>
          <w:tcPr>
            <w:tcW w:w="2170" w:type="dxa"/>
            <w:vMerge w:val="restart"/>
          </w:tcPr>
          <w:p w14:paraId="6E904EEB" w14:textId="63E1EBFD" w:rsidR="00C2604D" w:rsidRPr="005C2C1E" w:rsidRDefault="00C2604D">
            <w:pPr>
              <w:rPr>
                <w:rFonts w:ascii="Abel Pro" w:hAnsi="Abel Pro"/>
                <w:sz w:val="20"/>
                <w:szCs w:val="20"/>
              </w:rPr>
            </w:pPr>
            <w:bookmarkStart w:id="28" w:name="_Hlk230871445"/>
            <w:r w:rsidRPr="005C2C1E">
              <w:rPr>
                <w:rFonts w:ascii="Abel Pro" w:hAnsi="Abel Pro"/>
                <w:sz w:val="20"/>
                <w:szCs w:val="20"/>
              </w:rPr>
              <w:t>2.3.1. Pružati podršku programima prevencije i suzbijanju vršnjačkog nasilja i neželjenih oblika ponašanja</w:t>
            </w:r>
            <w:bookmarkEnd w:id="28"/>
          </w:p>
        </w:tc>
        <w:tc>
          <w:tcPr>
            <w:tcW w:w="2199" w:type="dxa"/>
          </w:tcPr>
          <w:p w14:paraId="31308E66" w14:textId="7B78A23C" w:rsidR="00C2604D" w:rsidRPr="005C2C1E" w:rsidRDefault="00C2604D" w:rsidP="00D648F8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Inicirati redovne sastanke predstavnika Općine sa Centrom za socijalni rad</w:t>
            </w:r>
            <w:r>
              <w:rPr>
                <w:rFonts w:ascii="Abel Pro" w:hAnsi="Abel Pro"/>
                <w:sz w:val="20"/>
                <w:szCs w:val="20"/>
              </w:rPr>
              <w:t xml:space="preserve">, </w:t>
            </w:r>
            <w:r w:rsidRPr="005C2C1E">
              <w:rPr>
                <w:rFonts w:ascii="Abel Pro" w:hAnsi="Abel Pro"/>
                <w:sz w:val="20"/>
                <w:szCs w:val="20"/>
              </w:rPr>
              <w:t xml:space="preserve"> Policijskom upravom, direktorima osnovnih i sredn</w:t>
            </w:r>
            <w:r>
              <w:rPr>
                <w:rFonts w:ascii="Abel Pro" w:hAnsi="Abel Pro"/>
                <w:sz w:val="20"/>
                <w:szCs w:val="20"/>
              </w:rPr>
              <w:t>j</w:t>
            </w:r>
            <w:r w:rsidRPr="005C2C1E">
              <w:rPr>
                <w:rFonts w:ascii="Abel Pro" w:hAnsi="Abel Pro"/>
                <w:sz w:val="20"/>
                <w:szCs w:val="20"/>
              </w:rPr>
              <w:t>ih škola u cilju bolje koordinacije i protoka informacija</w:t>
            </w:r>
          </w:p>
        </w:tc>
        <w:tc>
          <w:tcPr>
            <w:tcW w:w="459" w:type="dxa"/>
          </w:tcPr>
          <w:p w14:paraId="2ED3B0CE" w14:textId="77777777" w:rsidR="00C2604D" w:rsidRPr="005C2C1E" w:rsidRDefault="00C2604D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577F3B01" w14:textId="77777777" w:rsidR="00C2604D" w:rsidRDefault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6DB9AB95" w14:textId="77777777" w:rsidR="00C2604D" w:rsidRDefault="00C2604D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049B538F" w14:textId="77777777" w:rsidR="00C2604D" w:rsidRDefault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413C5165" w14:textId="77777777" w:rsidR="00C2604D" w:rsidRDefault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4BDC2C91" w14:textId="77777777" w:rsidR="00C2604D" w:rsidRDefault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0B786D4E" w14:textId="77777777" w:rsidR="00C2604D" w:rsidRDefault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5169CA95" w14:textId="77777777" w:rsidR="00C2604D" w:rsidRDefault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6EE3EBB7" w14:textId="77777777" w:rsidR="00C2604D" w:rsidRDefault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0A3288D6" w14:textId="08673CC1" w:rsidR="00C2604D" w:rsidRPr="005C2C1E" w:rsidRDefault="00C2604D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14FAB057" w14:textId="77777777" w:rsidR="00C2604D" w:rsidRDefault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73590B4D" w14:textId="77777777" w:rsidR="00C2604D" w:rsidRDefault="00C2604D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165DA4E5" w14:textId="77777777" w:rsidR="00C2604D" w:rsidRDefault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035E4A72" w14:textId="77777777" w:rsidR="00C2604D" w:rsidRDefault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55A03DED" w14:textId="77777777" w:rsidR="00C2604D" w:rsidRDefault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34F090C8" w14:textId="77777777" w:rsidR="00C2604D" w:rsidRDefault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6FB4F7B0" w14:textId="77777777" w:rsidR="00C2604D" w:rsidRDefault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6487BA12" w14:textId="77777777" w:rsidR="00C2604D" w:rsidRDefault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4FB81D7B" w14:textId="00EDEB7C" w:rsidR="00C2604D" w:rsidRPr="005C2C1E" w:rsidRDefault="00C2604D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147D7488" w14:textId="77777777" w:rsidR="00C2604D" w:rsidRDefault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746E753F" w14:textId="77777777" w:rsidR="00C2604D" w:rsidRDefault="00C2604D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05411A56" w14:textId="77777777" w:rsidR="00C2604D" w:rsidRDefault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55803298" w14:textId="77777777" w:rsidR="00C2604D" w:rsidRDefault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55AE6DAA" w14:textId="77777777" w:rsidR="00C2604D" w:rsidRDefault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0780DEC0" w14:textId="77777777" w:rsidR="00C2604D" w:rsidRDefault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4A8CED1D" w14:textId="77777777" w:rsidR="00C2604D" w:rsidRDefault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650C2C0B" w14:textId="77777777" w:rsidR="00C2604D" w:rsidRDefault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654FEA2C" w14:textId="2613F403" w:rsidR="00C2604D" w:rsidRPr="005C2C1E" w:rsidRDefault="00C2604D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3" w:type="dxa"/>
          </w:tcPr>
          <w:p w14:paraId="52FC67F3" w14:textId="77777777" w:rsidR="00C2604D" w:rsidRDefault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0B1631BE" w14:textId="77777777" w:rsidR="00C2604D" w:rsidRDefault="00C2604D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3DA6391C" w14:textId="77777777" w:rsidR="00C2604D" w:rsidRDefault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1CC6F6F9" w14:textId="77777777" w:rsidR="00C2604D" w:rsidRDefault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721DF767" w14:textId="77777777" w:rsidR="00C2604D" w:rsidRDefault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2D08FC34" w14:textId="77777777" w:rsidR="00C2604D" w:rsidRDefault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0068A929" w14:textId="77777777" w:rsidR="00C2604D" w:rsidRDefault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6B7F30FA" w14:textId="77777777" w:rsidR="00C2604D" w:rsidRDefault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45D788CE" w14:textId="0F41E365" w:rsidR="00C2604D" w:rsidRPr="005C2C1E" w:rsidRDefault="00C2604D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4" w:type="dxa"/>
          </w:tcPr>
          <w:p w14:paraId="77C0AD92" w14:textId="77777777" w:rsidR="00C2604D" w:rsidRDefault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2495DD25" w14:textId="77777777" w:rsidR="00C2604D" w:rsidRDefault="00C2604D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6BFC98CF" w14:textId="77777777" w:rsidR="00C2604D" w:rsidRDefault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2F2CF822" w14:textId="77777777" w:rsidR="00C2604D" w:rsidRDefault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5E9B7A9A" w14:textId="77777777" w:rsidR="00C2604D" w:rsidRDefault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66C0EEB4" w14:textId="77777777" w:rsidR="00C2604D" w:rsidRDefault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12971C85" w14:textId="77777777" w:rsidR="00C2604D" w:rsidRDefault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5C6A5D54" w14:textId="77777777" w:rsidR="00C2604D" w:rsidRDefault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78A8131C" w14:textId="0886BB9D" w:rsidR="00C2604D" w:rsidRPr="005C2C1E" w:rsidRDefault="00C2604D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3" w:type="dxa"/>
          </w:tcPr>
          <w:p w14:paraId="4A368480" w14:textId="77777777" w:rsidR="00C2604D" w:rsidRDefault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6ADD8483" w14:textId="77777777" w:rsidR="00C2604D" w:rsidRDefault="00C2604D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 xml:space="preserve">Općina Vogošća - </w:t>
            </w:r>
            <w:r w:rsidRPr="00155175">
              <w:rPr>
                <w:rFonts w:ascii="Abel Pro" w:hAnsi="Abel Pro"/>
                <w:sz w:val="20"/>
                <w:szCs w:val="20"/>
              </w:rPr>
              <w:t>Služba za privredu, integrisani lokalni razvoj i društvene djelatnosti</w:t>
            </w:r>
          </w:p>
          <w:p w14:paraId="3C40DF03" w14:textId="77777777" w:rsidR="00C2604D" w:rsidRDefault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7A91E9A4" w14:textId="77777777" w:rsidR="00C2604D" w:rsidRDefault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584681AE" w14:textId="77777777" w:rsidR="00C2604D" w:rsidRDefault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62F215ED" w14:textId="608DBB76" w:rsidR="00C2604D" w:rsidRPr="005C2C1E" w:rsidRDefault="00C2604D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88" w:type="dxa"/>
          </w:tcPr>
          <w:p w14:paraId="7C400F91" w14:textId="13014F71" w:rsidR="00C2604D" w:rsidRPr="005C2C1E" w:rsidRDefault="00DC465A" w:rsidP="00794594">
            <w:pPr>
              <w:jc w:val="center"/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-</w:t>
            </w:r>
          </w:p>
        </w:tc>
      </w:tr>
      <w:tr w:rsidR="00C2604D" w:rsidRPr="005C2C1E" w14:paraId="39AECE72" w14:textId="77777777" w:rsidTr="00C2604D">
        <w:trPr>
          <w:trHeight w:val="2268"/>
        </w:trPr>
        <w:tc>
          <w:tcPr>
            <w:tcW w:w="2187" w:type="dxa"/>
            <w:vMerge/>
          </w:tcPr>
          <w:p w14:paraId="55FFE3C7" w14:textId="77777777" w:rsidR="00C2604D" w:rsidRPr="005C2C1E" w:rsidRDefault="00C2604D" w:rsidP="00D648F8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70" w:type="dxa"/>
            <w:vMerge/>
          </w:tcPr>
          <w:p w14:paraId="54D227C7" w14:textId="77777777" w:rsidR="00C2604D" w:rsidRPr="005C2C1E" w:rsidRDefault="00C2604D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9" w:type="dxa"/>
          </w:tcPr>
          <w:p w14:paraId="67A8F532" w14:textId="166DF9F9" w:rsidR="00C2604D" w:rsidRPr="005C2C1E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57D35AF3" w14:textId="77777777" w:rsidR="00C2604D" w:rsidRPr="005C2C1E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625509AC" w14:textId="77777777" w:rsidR="00C2604D" w:rsidRPr="005C2C1E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Informisati mlade o mehanizmima za prijavu nasilja i brze intervencije putem kanala informisanja Općine i medija u zajednici</w:t>
            </w:r>
          </w:p>
          <w:p w14:paraId="7360ECD0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1D4CD902" w14:textId="2BAF0D85" w:rsidR="00C2604D" w:rsidRPr="005C2C1E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59" w:type="dxa"/>
          </w:tcPr>
          <w:p w14:paraId="282DE1CB" w14:textId="77777777" w:rsidR="00C2604D" w:rsidRPr="005C2C1E" w:rsidRDefault="00C2604D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7D5A163A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041399EC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7F04A71B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708BB5BC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3AC7E21C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213A2CE8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4FD986DD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6717AA2B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11E82451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033BE7D7" w14:textId="0E9C3175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0EB991C6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001A07D7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01AB6B59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2841D734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00E9ABA4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1F6A6A4A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507C6174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4EB36E30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5497197A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2C39D456" w14:textId="71EA0D84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28AD5589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1CB72B9C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3A10B40C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2DD808ED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53DB3A66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1C5C2DC7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1754F327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3100DA10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08BA68D0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4193A7AF" w14:textId="27775E39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3" w:type="dxa"/>
          </w:tcPr>
          <w:p w14:paraId="69DE8F87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1A352B8D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04D47D38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66D47B46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008A1389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4C1C1FD9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6DFEA0B2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5C67C24D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1395E4B5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5894B725" w14:textId="615F2F10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4" w:type="dxa"/>
          </w:tcPr>
          <w:p w14:paraId="1580100C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6CF46BA2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77D2066E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4F4DAF68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  <w:p w14:paraId="724F15F3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5F09FE11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1D64B682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3BBA5505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765C78B4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5C42E6B9" w14:textId="5985EADA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3" w:type="dxa"/>
          </w:tcPr>
          <w:p w14:paraId="77AFFEA2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35C88530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Općina Vogošća</w:t>
            </w:r>
          </w:p>
          <w:p w14:paraId="68AA517C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Medijski portali, RTV Vogošća</w:t>
            </w:r>
          </w:p>
          <w:p w14:paraId="6904F416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Policijska uprava Vogošća</w:t>
            </w:r>
          </w:p>
          <w:p w14:paraId="7E14DB5C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Centar za socijalni rad</w:t>
            </w:r>
          </w:p>
          <w:p w14:paraId="013063CB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38711087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6493E435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0D9A30B6" w14:textId="77A41D51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88" w:type="dxa"/>
          </w:tcPr>
          <w:p w14:paraId="6F4B6000" w14:textId="34516663" w:rsidR="00C2604D" w:rsidRPr="005C2C1E" w:rsidRDefault="00DC465A" w:rsidP="00794594">
            <w:pPr>
              <w:jc w:val="center"/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-</w:t>
            </w:r>
          </w:p>
        </w:tc>
      </w:tr>
      <w:tr w:rsidR="00C2604D" w:rsidRPr="005C2C1E" w14:paraId="1F382D68" w14:textId="77777777" w:rsidTr="00D44155">
        <w:trPr>
          <w:trHeight w:val="1656"/>
        </w:trPr>
        <w:tc>
          <w:tcPr>
            <w:tcW w:w="2187" w:type="dxa"/>
            <w:vMerge/>
          </w:tcPr>
          <w:p w14:paraId="6C76CCC9" w14:textId="77777777" w:rsidR="00C2604D" w:rsidRPr="005C2C1E" w:rsidRDefault="00C2604D" w:rsidP="00D648F8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70" w:type="dxa"/>
            <w:vMerge/>
          </w:tcPr>
          <w:p w14:paraId="249B3408" w14:textId="77777777" w:rsidR="00C2604D" w:rsidRPr="005C2C1E" w:rsidRDefault="00C2604D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9" w:type="dxa"/>
          </w:tcPr>
          <w:p w14:paraId="63CC3235" w14:textId="77777777" w:rsidR="00C2604D" w:rsidRPr="005C2C1E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7127D7DE" w14:textId="77777777" w:rsidR="00C2604D" w:rsidRPr="005C2C1E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 xml:space="preserve">Podržati projekte koji se bave temama </w:t>
            </w:r>
            <w:r>
              <w:rPr>
                <w:rFonts w:ascii="Abel Pro" w:hAnsi="Abel Pro"/>
                <w:sz w:val="20"/>
                <w:szCs w:val="20"/>
              </w:rPr>
              <w:t xml:space="preserve">edukacije i informiranja o </w:t>
            </w:r>
            <w:r w:rsidRPr="005C2C1E">
              <w:rPr>
                <w:rFonts w:ascii="Abel Pro" w:hAnsi="Abel Pro"/>
                <w:sz w:val="20"/>
                <w:szCs w:val="20"/>
              </w:rPr>
              <w:t>međuvršnjačko</w:t>
            </w:r>
            <w:r>
              <w:rPr>
                <w:rFonts w:ascii="Abel Pro" w:hAnsi="Abel Pro"/>
                <w:sz w:val="20"/>
                <w:szCs w:val="20"/>
              </w:rPr>
              <w:t>m nasilju</w:t>
            </w:r>
            <w:r w:rsidRPr="005C2C1E">
              <w:rPr>
                <w:rFonts w:ascii="Abel Pro" w:hAnsi="Abel Pro"/>
                <w:sz w:val="20"/>
                <w:szCs w:val="20"/>
              </w:rPr>
              <w:t xml:space="preserve"> i nasilj</w:t>
            </w:r>
            <w:r>
              <w:rPr>
                <w:rFonts w:ascii="Abel Pro" w:hAnsi="Abel Pro"/>
                <w:sz w:val="20"/>
                <w:szCs w:val="20"/>
              </w:rPr>
              <w:t xml:space="preserve">u </w:t>
            </w:r>
            <w:r w:rsidRPr="005C2C1E">
              <w:rPr>
                <w:rFonts w:ascii="Abel Pro" w:hAnsi="Abel Pro"/>
                <w:sz w:val="20"/>
                <w:szCs w:val="20"/>
              </w:rPr>
              <w:t>na internetu</w:t>
            </w:r>
          </w:p>
        </w:tc>
        <w:tc>
          <w:tcPr>
            <w:tcW w:w="459" w:type="dxa"/>
          </w:tcPr>
          <w:p w14:paraId="20914BFF" w14:textId="77777777" w:rsidR="00C2604D" w:rsidRPr="005C2C1E" w:rsidRDefault="00C2604D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3608E73F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011D424B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6D83BCAC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5A84E3C1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0E672EB4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372238E9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3" w:type="dxa"/>
          </w:tcPr>
          <w:p w14:paraId="793E2D5D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36EE00C3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4" w:type="dxa"/>
          </w:tcPr>
          <w:p w14:paraId="2BB85447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63A00291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2193" w:type="dxa"/>
          </w:tcPr>
          <w:p w14:paraId="4CF89620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</w:p>
          <w:p w14:paraId="0C8F6AB1" w14:textId="77777777" w:rsidR="00C2604D" w:rsidRDefault="00C2604D" w:rsidP="00C2604D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Općina Vogošća</w:t>
            </w:r>
          </w:p>
        </w:tc>
        <w:tc>
          <w:tcPr>
            <w:tcW w:w="2188" w:type="dxa"/>
          </w:tcPr>
          <w:p w14:paraId="32070C87" w14:textId="0BE767F2" w:rsidR="00E73942" w:rsidRDefault="00E73942" w:rsidP="00E7394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G</w:t>
            </w:r>
            <w:r w:rsidRPr="009C4E8A">
              <w:rPr>
                <w:rFonts w:ascii="Abel Pro" w:hAnsi="Abel Pro"/>
                <w:sz w:val="20"/>
                <w:szCs w:val="20"/>
              </w:rPr>
              <w:t xml:space="preserve">rant </w:t>
            </w:r>
            <w:r>
              <w:rPr>
                <w:rFonts w:ascii="Abel Pro" w:hAnsi="Abel Pro"/>
                <w:sz w:val="20"/>
                <w:szCs w:val="20"/>
              </w:rPr>
              <w:t xml:space="preserve">sredstva za </w:t>
            </w:r>
            <w:r w:rsidRPr="009C4E8A">
              <w:rPr>
                <w:rFonts w:ascii="Abel Pro" w:hAnsi="Abel Pro"/>
                <w:sz w:val="20"/>
                <w:szCs w:val="20"/>
              </w:rPr>
              <w:t>nevladin</w:t>
            </w:r>
            <w:r>
              <w:rPr>
                <w:rFonts w:ascii="Abel Pro" w:hAnsi="Abel Pro"/>
                <w:sz w:val="20"/>
                <w:szCs w:val="20"/>
              </w:rPr>
              <w:t xml:space="preserve">e </w:t>
            </w:r>
            <w:r w:rsidRPr="009C4E8A">
              <w:rPr>
                <w:rFonts w:ascii="Abel Pro" w:hAnsi="Abel Pro"/>
                <w:sz w:val="20"/>
                <w:szCs w:val="20"/>
              </w:rPr>
              <w:t>organizacij</w:t>
            </w:r>
            <w:r>
              <w:rPr>
                <w:rFonts w:ascii="Abel Pro" w:hAnsi="Abel Pro"/>
                <w:sz w:val="20"/>
                <w:szCs w:val="20"/>
              </w:rPr>
              <w:t>e</w:t>
            </w:r>
            <w:r w:rsidRPr="009C4E8A">
              <w:rPr>
                <w:rFonts w:ascii="Abel Pro" w:hAnsi="Abel Pro"/>
                <w:sz w:val="20"/>
                <w:szCs w:val="20"/>
              </w:rPr>
              <w:t xml:space="preserve"> </w:t>
            </w:r>
          </w:p>
          <w:p w14:paraId="74FCBEFF" w14:textId="0CAF095E" w:rsidR="00DC465A" w:rsidRPr="005C2C1E" w:rsidRDefault="00DC465A">
            <w:pPr>
              <w:rPr>
                <w:rFonts w:ascii="Abel Pro" w:hAnsi="Abel Pro"/>
                <w:sz w:val="20"/>
                <w:szCs w:val="20"/>
              </w:rPr>
            </w:pPr>
          </w:p>
        </w:tc>
      </w:tr>
      <w:tr w:rsidR="002E43B1" w:rsidRPr="005C2C1E" w14:paraId="6AF5F9FB" w14:textId="77777777" w:rsidTr="002E43B1">
        <w:trPr>
          <w:trHeight w:val="864"/>
        </w:trPr>
        <w:tc>
          <w:tcPr>
            <w:tcW w:w="2187" w:type="dxa"/>
            <w:vMerge/>
          </w:tcPr>
          <w:p w14:paraId="6241E009" w14:textId="77777777" w:rsidR="002E43B1" w:rsidRPr="005C2C1E" w:rsidRDefault="002E43B1" w:rsidP="00D648F8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70" w:type="dxa"/>
            <w:vMerge w:val="restart"/>
          </w:tcPr>
          <w:p w14:paraId="143C93C9" w14:textId="2A78D92E" w:rsidR="002E43B1" w:rsidRPr="005C2C1E" w:rsidRDefault="002E43B1">
            <w:pPr>
              <w:rPr>
                <w:rFonts w:ascii="Abel Pro" w:hAnsi="Abel Pro"/>
                <w:sz w:val="20"/>
                <w:szCs w:val="20"/>
              </w:rPr>
            </w:pPr>
            <w:bookmarkStart w:id="29" w:name="_Hlk230871465"/>
            <w:r w:rsidRPr="005C2C1E">
              <w:rPr>
                <w:rFonts w:ascii="Abel Pro" w:hAnsi="Abel Pro"/>
                <w:sz w:val="20"/>
                <w:szCs w:val="20"/>
              </w:rPr>
              <w:t>2.3.2. Povećati prisustvo policije u zajednici</w:t>
            </w:r>
            <w:bookmarkEnd w:id="29"/>
          </w:p>
        </w:tc>
        <w:tc>
          <w:tcPr>
            <w:tcW w:w="2199" w:type="dxa"/>
          </w:tcPr>
          <w:p w14:paraId="4AC5BF37" w14:textId="747D4F48" w:rsidR="002E43B1" w:rsidRPr="005C2C1E" w:rsidRDefault="002E43B1" w:rsidP="00E6103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Nastaviti aktivnosti  rada</w:t>
            </w:r>
            <w:r w:rsidRPr="005C2C1E">
              <w:rPr>
                <w:rFonts w:ascii="Abel Pro" w:hAnsi="Abel Pro"/>
                <w:sz w:val="20"/>
                <w:szCs w:val="20"/>
              </w:rPr>
              <w:t xml:space="preserve"> programa za rad s mladima pri PU Vogošća</w:t>
            </w:r>
          </w:p>
          <w:p w14:paraId="72FE49AD" w14:textId="5AB9D450" w:rsidR="002E43B1" w:rsidRPr="005C2C1E" w:rsidRDefault="002E43B1" w:rsidP="00E61032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59" w:type="dxa"/>
          </w:tcPr>
          <w:p w14:paraId="205D72E0" w14:textId="483D0E7C" w:rsidR="002E43B1" w:rsidRPr="005C2C1E" w:rsidRDefault="00155175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3C0CCD1F" w14:textId="69618CC0" w:rsidR="002E43B1" w:rsidRPr="005C2C1E" w:rsidRDefault="00155175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5225FE9E" w14:textId="5E619C8E" w:rsidR="002E43B1" w:rsidRPr="005C2C1E" w:rsidRDefault="00155175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16A5E3DE" w14:textId="61BFE89F" w:rsidR="002E43B1" w:rsidRPr="005C2C1E" w:rsidRDefault="00155175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3" w:type="dxa"/>
          </w:tcPr>
          <w:p w14:paraId="752387C6" w14:textId="1A4C1154" w:rsidR="002E43B1" w:rsidRPr="005C2C1E" w:rsidRDefault="00155175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4" w:type="dxa"/>
          </w:tcPr>
          <w:p w14:paraId="6F1CA5BF" w14:textId="734176C4" w:rsidR="002E43B1" w:rsidRPr="005C2C1E" w:rsidRDefault="00155175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2193" w:type="dxa"/>
          </w:tcPr>
          <w:p w14:paraId="49E2C7FC" w14:textId="77777777" w:rsidR="002E43B1" w:rsidRDefault="00155175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P</w:t>
            </w:r>
            <w:r w:rsidR="00E81CA8">
              <w:rPr>
                <w:rFonts w:ascii="Abel Pro" w:hAnsi="Abel Pro"/>
                <w:sz w:val="20"/>
                <w:szCs w:val="20"/>
              </w:rPr>
              <w:t>olicijska uprava Vogošća</w:t>
            </w:r>
          </w:p>
          <w:p w14:paraId="0CF45461" w14:textId="7E7F7B72" w:rsidR="00E81CA8" w:rsidRDefault="00E81CA8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Srednja škola</w:t>
            </w:r>
          </w:p>
          <w:p w14:paraId="390F831A" w14:textId="3A8CA5E4" w:rsidR="00E81CA8" w:rsidRPr="005C2C1E" w:rsidRDefault="00E81CA8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88" w:type="dxa"/>
          </w:tcPr>
          <w:p w14:paraId="232559E2" w14:textId="6E7206CD" w:rsidR="002E43B1" w:rsidRPr="005C2C1E" w:rsidRDefault="00DC465A" w:rsidP="00794594">
            <w:pPr>
              <w:jc w:val="center"/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-</w:t>
            </w:r>
          </w:p>
        </w:tc>
      </w:tr>
      <w:tr w:rsidR="002E43B1" w:rsidRPr="005C2C1E" w14:paraId="37ADD003" w14:textId="77777777" w:rsidTr="00D44155">
        <w:trPr>
          <w:trHeight w:val="1596"/>
        </w:trPr>
        <w:tc>
          <w:tcPr>
            <w:tcW w:w="2187" w:type="dxa"/>
            <w:vMerge/>
          </w:tcPr>
          <w:p w14:paraId="713E4DFD" w14:textId="77777777" w:rsidR="002E43B1" w:rsidRPr="005C2C1E" w:rsidRDefault="002E43B1" w:rsidP="00D648F8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70" w:type="dxa"/>
            <w:vMerge/>
          </w:tcPr>
          <w:p w14:paraId="7E42DF4A" w14:textId="77777777" w:rsidR="002E43B1" w:rsidRPr="005C2C1E" w:rsidRDefault="002E43B1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9" w:type="dxa"/>
          </w:tcPr>
          <w:p w14:paraId="667D07CD" w14:textId="77777777" w:rsidR="002E43B1" w:rsidRDefault="002E43B1" w:rsidP="00E61032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 xml:space="preserve">Pružati podršku za redovne </w:t>
            </w:r>
            <w:r>
              <w:rPr>
                <w:rFonts w:ascii="Abel Pro" w:hAnsi="Abel Pro"/>
                <w:sz w:val="20"/>
                <w:szCs w:val="20"/>
              </w:rPr>
              <w:t>preventivne i</w:t>
            </w:r>
            <w:r w:rsidRPr="005C2C1E">
              <w:rPr>
                <w:rFonts w:ascii="Abel Pro" w:hAnsi="Abel Pro"/>
                <w:sz w:val="20"/>
                <w:szCs w:val="20"/>
              </w:rPr>
              <w:t xml:space="preserve"> edukativne aktivnosti policije u osnovim i srednjim školama na području općine</w:t>
            </w:r>
          </w:p>
        </w:tc>
        <w:tc>
          <w:tcPr>
            <w:tcW w:w="459" w:type="dxa"/>
          </w:tcPr>
          <w:p w14:paraId="65A12F4B" w14:textId="77777777" w:rsidR="002E43B1" w:rsidRPr="005C2C1E" w:rsidRDefault="002E43B1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73A038B1" w14:textId="2D84ADE5" w:rsidR="002E43B1" w:rsidRPr="005C2C1E" w:rsidRDefault="00E81CA8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64ABE672" w14:textId="560FE47C" w:rsidR="002E43B1" w:rsidRPr="005C2C1E" w:rsidRDefault="00E81CA8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31B47EE7" w14:textId="3ABD4F06" w:rsidR="002E43B1" w:rsidRPr="005C2C1E" w:rsidRDefault="00E81CA8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3" w:type="dxa"/>
          </w:tcPr>
          <w:p w14:paraId="74753570" w14:textId="0B8D7B30" w:rsidR="002E43B1" w:rsidRPr="005C2C1E" w:rsidRDefault="00E81CA8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4" w:type="dxa"/>
          </w:tcPr>
          <w:p w14:paraId="4F8FFB81" w14:textId="4DBBAA64" w:rsidR="002E43B1" w:rsidRPr="005C2C1E" w:rsidRDefault="00E81CA8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2193" w:type="dxa"/>
          </w:tcPr>
          <w:p w14:paraId="1F1FA9B4" w14:textId="77777777" w:rsidR="002E43B1" w:rsidRDefault="00E81CA8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 xml:space="preserve">Općina Vogošća </w:t>
            </w:r>
          </w:p>
          <w:p w14:paraId="61B05A67" w14:textId="18927691" w:rsidR="00E81CA8" w:rsidRPr="005C2C1E" w:rsidRDefault="00E81CA8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Policijska uprava Vogošća</w:t>
            </w:r>
          </w:p>
        </w:tc>
        <w:tc>
          <w:tcPr>
            <w:tcW w:w="2188" w:type="dxa"/>
          </w:tcPr>
          <w:p w14:paraId="458919C1" w14:textId="277BD31F" w:rsidR="002E43B1" w:rsidRPr="005C2C1E" w:rsidRDefault="00DC465A" w:rsidP="00794594">
            <w:pPr>
              <w:jc w:val="center"/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-</w:t>
            </w:r>
          </w:p>
        </w:tc>
      </w:tr>
    </w:tbl>
    <w:p w14:paraId="604B61C1" w14:textId="77777777" w:rsidR="009A74BA" w:rsidRPr="005C2C1E" w:rsidRDefault="009A74BA" w:rsidP="004E7254">
      <w:pPr>
        <w:rPr>
          <w:rFonts w:ascii="Abel Pro" w:hAnsi="Abel Pro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87"/>
        <w:gridCol w:w="2170"/>
        <w:gridCol w:w="2199"/>
        <w:gridCol w:w="459"/>
        <w:gridCol w:w="460"/>
        <w:gridCol w:w="460"/>
        <w:gridCol w:w="460"/>
        <w:gridCol w:w="463"/>
        <w:gridCol w:w="464"/>
        <w:gridCol w:w="2193"/>
        <w:gridCol w:w="2188"/>
      </w:tblGrid>
      <w:tr w:rsidR="009A74BA" w:rsidRPr="005C2C1E" w14:paraId="6ADC85F1" w14:textId="77777777">
        <w:tc>
          <w:tcPr>
            <w:tcW w:w="13703" w:type="dxa"/>
            <w:gridSpan w:val="11"/>
          </w:tcPr>
          <w:p w14:paraId="437B4395" w14:textId="071D1BEA" w:rsidR="009A74BA" w:rsidRPr="005C2C1E" w:rsidRDefault="009A74BA">
            <w:pPr>
              <w:tabs>
                <w:tab w:val="left" w:pos="1284"/>
              </w:tabs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Strateški cilj 3. Povećati učešće i doprinos mladih u kulturnom, sportskom i društvenom životu kroz razvoj infrastrukture, prilagođene informacione kanale, mobilnost i aktivistički angažman.</w:t>
            </w:r>
          </w:p>
        </w:tc>
      </w:tr>
      <w:tr w:rsidR="009A74BA" w:rsidRPr="005C2C1E" w14:paraId="31BF6C3F" w14:textId="77777777">
        <w:tc>
          <w:tcPr>
            <w:tcW w:w="13703" w:type="dxa"/>
            <w:gridSpan w:val="11"/>
          </w:tcPr>
          <w:p w14:paraId="290B4E16" w14:textId="792890AD" w:rsidR="009A74BA" w:rsidRPr="005C2C1E" w:rsidRDefault="003B1E42">
            <w:pPr>
              <w:rPr>
                <w:rFonts w:ascii="Abel Pro" w:hAnsi="Abel Pro"/>
                <w:sz w:val="20"/>
                <w:szCs w:val="20"/>
              </w:rPr>
            </w:pPr>
            <w:bookmarkStart w:id="30" w:name="_Hlk230870692"/>
            <w:r w:rsidRPr="005C2C1E">
              <w:rPr>
                <w:rFonts w:ascii="Abel Pro" w:hAnsi="Abel Pro"/>
                <w:sz w:val="20"/>
                <w:szCs w:val="20"/>
              </w:rPr>
              <w:t>Prioritet 3.1. Jačati učešće mladih u procesima odlučivanja i razvijati omladinsko organizovanje u zajednici</w:t>
            </w:r>
            <w:bookmarkEnd w:id="30"/>
          </w:p>
        </w:tc>
      </w:tr>
      <w:tr w:rsidR="009A74BA" w:rsidRPr="005C2C1E" w14:paraId="109F90F3" w14:textId="77777777" w:rsidTr="003B1E42">
        <w:trPr>
          <w:trHeight w:val="150"/>
        </w:trPr>
        <w:tc>
          <w:tcPr>
            <w:tcW w:w="2187" w:type="dxa"/>
            <w:vMerge w:val="restart"/>
          </w:tcPr>
          <w:p w14:paraId="17A886F4" w14:textId="77777777" w:rsidR="009A74BA" w:rsidRPr="005C2C1E" w:rsidRDefault="009A74BA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 xml:space="preserve">Problem </w:t>
            </w:r>
          </w:p>
        </w:tc>
        <w:tc>
          <w:tcPr>
            <w:tcW w:w="2170" w:type="dxa"/>
            <w:vMerge w:val="restart"/>
          </w:tcPr>
          <w:p w14:paraId="374DFEDB" w14:textId="77777777" w:rsidR="009A74BA" w:rsidRPr="005C2C1E" w:rsidRDefault="009A74BA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Mjere</w:t>
            </w:r>
          </w:p>
        </w:tc>
        <w:tc>
          <w:tcPr>
            <w:tcW w:w="2199" w:type="dxa"/>
            <w:vMerge w:val="restart"/>
          </w:tcPr>
          <w:p w14:paraId="4636E496" w14:textId="77777777" w:rsidR="009A74BA" w:rsidRPr="005C2C1E" w:rsidRDefault="009A74BA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Aktivnosti</w:t>
            </w:r>
          </w:p>
        </w:tc>
        <w:tc>
          <w:tcPr>
            <w:tcW w:w="2766" w:type="dxa"/>
            <w:gridSpan w:val="6"/>
          </w:tcPr>
          <w:p w14:paraId="42EC1DD7" w14:textId="77777777" w:rsidR="009A74BA" w:rsidRPr="005C2C1E" w:rsidRDefault="009A74BA" w:rsidP="00E81CA8">
            <w:pPr>
              <w:jc w:val="center"/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Vrijeme provođenja</w:t>
            </w:r>
          </w:p>
        </w:tc>
        <w:tc>
          <w:tcPr>
            <w:tcW w:w="2193" w:type="dxa"/>
            <w:vMerge w:val="restart"/>
          </w:tcPr>
          <w:p w14:paraId="7741A8A7" w14:textId="77777777" w:rsidR="009A74BA" w:rsidRPr="005C2C1E" w:rsidRDefault="009A74BA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Nosioci provedbe</w:t>
            </w:r>
          </w:p>
        </w:tc>
        <w:tc>
          <w:tcPr>
            <w:tcW w:w="2188" w:type="dxa"/>
            <w:vMerge w:val="restart"/>
          </w:tcPr>
          <w:p w14:paraId="2CF00FEC" w14:textId="77777777" w:rsidR="009A74BA" w:rsidRPr="005C2C1E" w:rsidRDefault="009A74BA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 xml:space="preserve">Troškovi </w:t>
            </w:r>
          </w:p>
        </w:tc>
      </w:tr>
      <w:tr w:rsidR="009A74BA" w:rsidRPr="005C2C1E" w14:paraId="034141B8" w14:textId="77777777" w:rsidTr="003B1E42">
        <w:trPr>
          <w:trHeight w:val="150"/>
        </w:trPr>
        <w:tc>
          <w:tcPr>
            <w:tcW w:w="2187" w:type="dxa"/>
            <w:vMerge/>
          </w:tcPr>
          <w:p w14:paraId="5488874D" w14:textId="77777777" w:rsidR="009A74BA" w:rsidRPr="005C2C1E" w:rsidRDefault="009A74BA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70" w:type="dxa"/>
            <w:vMerge/>
          </w:tcPr>
          <w:p w14:paraId="14BB8AB0" w14:textId="77777777" w:rsidR="009A74BA" w:rsidRPr="005C2C1E" w:rsidRDefault="009A74BA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9" w:type="dxa"/>
            <w:vMerge/>
          </w:tcPr>
          <w:p w14:paraId="79C4431F" w14:textId="77777777" w:rsidR="009A74BA" w:rsidRPr="005C2C1E" w:rsidRDefault="009A74BA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59" w:type="dxa"/>
          </w:tcPr>
          <w:p w14:paraId="794FFD83" w14:textId="77777777" w:rsidR="009A74BA" w:rsidRPr="005C2C1E" w:rsidRDefault="009A74BA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26</w:t>
            </w:r>
          </w:p>
        </w:tc>
        <w:tc>
          <w:tcPr>
            <w:tcW w:w="460" w:type="dxa"/>
          </w:tcPr>
          <w:p w14:paraId="0CBD712C" w14:textId="77777777" w:rsidR="009A74BA" w:rsidRPr="005C2C1E" w:rsidRDefault="009A74BA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27</w:t>
            </w:r>
          </w:p>
        </w:tc>
        <w:tc>
          <w:tcPr>
            <w:tcW w:w="460" w:type="dxa"/>
          </w:tcPr>
          <w:p w14:paraId="5AAB4BB9" w14:textId="77777777" w:rsidR="009A74BA" w:rsidRPr="005C2C1E" w:rsidRDefault="009A74BA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28</w:t>
            </w:r>
          </w:p>
        </w:tc>
        <w:tc>
          <w:tcPr>
            <w:tcW w:w="460" w:type="dxa"/>
          </w:tcPr>
          <w:p w14:paraId="7884CE85" w14:textId="77777777" w:rsidR="009A74BA" w:rsidRPr="005C2C1E" w:rsidRDefault="009A74BA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29</w:t>
            </w:r>
          </w:p>
        </w:tc>
        <w:tc>
          <w:tcPr>
            <w:tcW w:w="463" w:type="dxa"/>
          </w:tcPr>
          <w:p w14:paraId="19F3CE1D" w14:textId="77777777" w:rsidR="009A74BA" w:rsidRPr="005C2C1E" w:rsidRDefault="009A74BA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30</w:t>
            </w:r>
          </w:p>
        </w:tc>
        <w:tc>
          <w:tcPr>
            <w:tcW w:w="464" w:type="dxa"/>
          </w:tcPr>
          <w:p w14:paraId="3936E383" w14:textId="77777777" w:rsidR="009A74BA" w:rsidRPr="005C2C1E" w:rsidRDefault="009A74BA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31</w:t>
            </w:r>
          </w:p>
        </w:tc>
        <w:tc>
          <w:tcPr>
            <w:tcW w:w="2193" w:type="dxa"/>
            <w:vMerge/>
          </w:tcPr>
          <w:p w14:paraId="09C2DC2E" w14:textId="77777777" w:rsidR="009A74BA" w:rsidRPr="005C2C1E" w:rsidRDefault="009A74BA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88" w:type="dxa"/>
            <w:vMerge/>
          </w:tcPr>
          <w:p w14:paraId="13857E0C" w14:textId="77777777" w:rsidR="009A74BA" w:rsidRPr="005C2C1E" w:rsidRDefault="009A74BA">
            <w:pPr>
              <w:rPr>
                <w:rFonts w:ascii="Abel Pro" w:hAnsi="Abel Pro"/>
                <w:sz w:val="20"/>
                <w:szCs w:val="20"/>
              </w:rPr>
            </w:pPr>
          </w:p>
        </w:tc>
      </w:tr>
      <w:tr w:rsidR="0005347B" w:rsidRPr="005C2C1E" w14:paraId="4CFCE8D7" w14:textId="77777777" w:rsidTr="00956353">
        <w:trPr>
          <w:trHeight w:val="1587"/>
        </w:trPr>
        <w:tc>
          <w:tcPr>
            <w:tcW w:w="2187" w:type="dxa"/>
            <w:vMerge w:val="restart"/>
          </w:tcPr>
          <w:p w14:paraId="3144A132" w14:textId="4FC90BBF" w:rsidR="0005347B" w:rsidRDefault="0005347B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Ne postoji formirano i aktivno Vijeće mladih</w:t>
            </w:r>
          </w:p>
          <w:p w14:paraId="4D0B5100" w14:textId="77777777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</w:p>
          <w:p w14:paraId="1F5E708A" w14:textId="79A4F8E5" w:rsidR="0005347B" w:rsidRDefault="0005347B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Nedovoljan broj omladinskih organizacija</w:t>
            </w:r>
          </w:p>
          <w:p w14:paraId="6A9A4E93" w14:textId="77777777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</w:p>
          <w:p w14:paraId="21DAE4B0" w14:textId="77777777" w:rsidR="0005347B" w:rsidRDefault="0005347B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Nedostatak edukativnih programa za mlade</w:t>
            </w:r>
          </w:p>
          <w:p w14:paraId="148D4E6D" w14:textId="77777777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</w:p>
          <w:p w14:paraId="34B1A817" w14:textId="77777777" w:rsidR="0005347B" w:rsidRDefault="0005347B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Nedostatak organiziranih dijaloga između mladih i predstavnika vlasti i institucija</w:t>
            </w:r>
          </w:p>
          <w:p w14:paraId="3954704A" w14:textId="77777777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</w:p>
          <w:p w14:paraId="484276C6" w14:textId="77777777" w:rsidR="0005347B" w:rsidRDefault="0005347B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Mladi nisu uključeni u procese odlučivanja i donošenja odluka</w:t>
            </w:r>
          </w:p>
          <w:p w14:paraId="200D6E32" w14:textId="77777777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</w:p>
          <w:p w14:paraId="7982DB86" w14:textId="1AE4F757" w:rsidR="0005347B" w:rsidRPr="00956353" w:rsidRDefault="0005347B" w:rsidP="00956353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Nezainteresovanost za uključivanje u udruženja i aktivnosti organizacija i volonterizam</w:t>
            </w:r>
          </w:p>
        </w:tc>
        <w:tc>
          <w:tcPr>
            <w:tcW w:w="2170" w:type="dxa"/>
            <w:vMerge w:val="restart"/>
          </w:tcPr>
          <w:p w14:paraId="2C2C9FEA" w14:textId="60624B2C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  <w:bookmarkStart w:id="31" w:name="_Hlk230871497"/>
            <w:r w:rsidRPr="005C2C1E">
              <w:rPr>
                <w:rFonts w:ascii="Abel Pro" w:hAnsi="Abel Pro"/>
                <w:sz w:val="20"/>
                <w:szCs w:val="20"/>
              </w:rPr>
              <w:t>3.1.1. Uključiti mlade u procese odlučivanja</w:t>
            </w:r>
            <w:bookmarkEnd w:id="31"/>
          </w:p>
        </w:tc>
        <w:tc>
          <w:tcPr>
            <w:tcW w:w="2199" w:type="dxa"/>
          </w:tcPr>
          <w:p w14:paraId="523B2E01" w14:textId="5CDD9D2C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 xml:space="preserve">Ravnopravno učešće predstavnika mladih u radu </w:t>
            </w:r>
            <w:r w:rsidRPr="00AC1FAC">
              <w:rPr>
                <w:rFonts w:ascii="Abel Pro" w:hAnsi="Abel Pro"/>
                <w:sz w:val="20"/>
                <w:szCs w:val="20"/>
              </w:rPr>
              <w:t>Komisij</w:t>
            </w:r>
            <w:r>
              <w:rPr>
                <w:rFonts w:ascii="Abel Pro" w:hAnsi="Abel Pro"/>
                <w:sz w:val="20"/>
                <w:szCs w:val="20"/>
              </w:rPr>
              <w:t>e</w:t>
            </w:r>
            <w:r w:rsidRPr="00AC1FAC">
              <w:rPr>
                <w:rFonts w:ascii="Abel Pro" w:hAnsi="Abel Pro"/>
                <w:sz w:val="20"/>
                <w:szCs w:val="20"/>
              </w:rPr>
              <w:t xml:space="preserve"> za ljudska prava, mlade i ravnopravnost spolova</w:t>
            </w:r>
            <w:r>
              <w:rPr>
                <w:rFonts w:ascii="Abel Pro" w:hAnsi="Abel Pro"/>
                <w:sz w:val="20"/>
                <w:szCs w:val="20"/>
              </w:rPr>
              <w:t xml:space="preserve"> i drugih tijela koja se bave pitanjima mladih</w:t>
            </w:r>
          </w:p>
          <w:p w14:paraId="46FFA4B5" w14:textId="6405307C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59" w:type="dxa"/>
          </w:tcPr>
          <w:p w14:paraId="663B3F20" w14:textId="69664112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09F1A70A" w14:textId="12DB2DE0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16A1DA24" w14:textId="7D7BB826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5A3A50B2" w14:textId="0E54787A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3" w:type="dxa"/>
          </w:tcPr>
          <w:p w14:paraId="0A36B0A8" w14:textId="599E9EBC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4" w:type="dxa"/>
          </w:tcPr>
          <w:p w14:paraId="585E7F48" w14:textId="353C77E7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2193" w:type="dxa"/>
          </w:tcPr>
          <w:p w14:paraId="4AAD0D19" w14:textId="77777777" w:rsidR="0005347B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Općinsko vijeće</w:t>
            </w:r>
          </w:p>
          <w:p w14:paraId="7C86F0AD" w14:textId="77777777" w:rsidR="0005347B" w:rsidRDefault="0005347B">
            <w:pPr>
              <w:rPr>
                <w:rFonts w:ascii="Abel Pro" w:hAnsi="Abel Pro"/>
                <w:sz w:val="20"/>
                <w:szCs w:val="20"/>
              </w:rPr>
            </w:pPr>
            <w:r w:rsidRPr="00AC1FAC">
              <w:rPr>
                <w:rFonts w:ascii="Abel Pro" w:hAnsi="Abel Pro"/>
                <w:sz w:val="20"/>
                <w:szCs w:val="20"/>
              </w:rPr>
              <w:t>Komisij</w:t>
            </w:r>
            <w:r>
              <w:rPr>
                <w:rFonts w:ascii="Abel Pro" w:hAnsi="Abel Pro"/>
                <w:sz w:val="20"/>
                <w:szCs w:val="20"/>
              </w:rPr>
              <w:t>e</w:t>
            </w:r>
            <w:r w:rsidRPr="00AC1FAC">
              <w:rPr>
                <w:rFonts w:ascii="Abel Pro" w:hAnsi="Abel Pro"/>
                <w:sz w:val="20"/>
                <w:szCs w:val="20"/>
              </w:rPr>
              <w:t xml:space="preserve"> za ljudska prava, mlade i ravnopravnost spolova</w:t>
            </w:r>
          </w:p>
          <w:p w14:paraId="3C45CA98" w14:textId="7998F398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Druge Komisije koje se bave pitanjima mladih (dodjela grantova za organizacije)</w:t>
            </w:r>
          </w:p>
        </w:tc>
        <w:tc>
          <w:tcPr>
            <w:tcW w:w="2188" w:type="dxa"/>
          </w:tcPr>
          <w:p w14:paraId="5C79F019" w14:textId="545F0E6C" w:rsidR="0005347B" w:rsidRPr="00794594" w:rsidRDefault="00DC465A" w:rsidP="00794594">
            <w:pPr>
              <w:jc w:val="center"/>
              <w:rPr>
                <w:rFonts w:ascii="Abel Pro" w:hAnsi="Abel Pro"/>
                <w:sz w:val="40"/>
                <w:szCs w:val="40"/>
              </w:rPr>
            </w:pPr>
            <w:r w:rsidRPr="00794594">
              <w:rPr>
                <w:rFonts w:ascii="Abel Pro" w:hAnsi="Abel Pro"/>
                <w:sz w:val="40"/>
                <w:szCs w:val="40"/>
              </w:rPr>
              <w:t>-</w:t>
            </w:r>
          </w:p>
        </w:tc>
      </w:tr>
      <w:tr w:rsidR="0005347B" w:rsidRPr="005C2C1E" w14:paraId="1FA80BC1" w14:textId="77777777" w:rsidTr="003D192D">
        <w:trPr>
          <w:trHeight w:val="1392"/>
        </w:trPr>
        <w:tc>
          <w:tcPr>
            <w:tcW w:w="2187" w:type="dxa"/>
            <w:vMerge/>
          </w:tcPr>
          <w:p w14:paraId="34B096E3" w14:textId="77777777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70" w:type="dxa"/>
            <w:vMerge/>
          </w:tcPr>
          <w:p w14:paraId="75994573" w14:textId="77777777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9" w:type="dxa"/>
          </w:tcPr>
          <w:p w14:paraId="0DD5D810" w14:textId="77777777" w:rsidR="0005347B" w:rsidRDefault="0005347B" w:rsidP="00647EFC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Redovno pozivati predstavnike omladinskih organizacija na javne rasprave</w:t>
            </w:r>
          </w:p>
          <w:p w14:paraId="4F02A834" w14:textId="77777777" w:rsidR="0005347B" w:rsidRDefault="0005347B" w:rsidP="00647EFC">
            <w:pPr>
              <w:rPr>
                <w:rFonts w:ascii="Abel Pro" w:hAnsi="Abel Pro"/>
                <w:sz w:val="20"/>
                <w:szCs w:val="20"/>
              </w:rPr>
            </w:pPr>
          </w:p>
          <w:p w14:paraId="140A3575" w14:textId="194B560F" w:rsidR="0005347B" w:rsidRDefault="0005347B" w:rsidP="00647EFC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59" w:type="dxa"/>
          </w:tcPr>
          <w:p w14:paraId="66B17389" w14:textId="7BC5F83D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40AA4B27" w14:textId="74D13D42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6011DEB9" w14:textId="1A280BFC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289A4AF5" w14:textId="0D607188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3" w:type="dxa"/>
          </w:tcPr>
          <w:p w14:paraId="423A541F" w14:textId="47F01D9C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4" w:type="dxa"/>
          </w:tcPr>
          <w:p w14:paraId="52BA0F2A" w14:textId="61ACD425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2193" w:type="dxa"/>
          </w:tcPr>
          <w:p w14:paraId="46E4994C" w14:textId="5C71F22C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  <w:r w:rsidRPr="00155175">
              <w:rPr>
                <w:rFonts w:ascii="Abel Pro" w:hAnsi="Abel Pro"/>
                <w:sz w:val="20"/>
                <w:szCs w:val="20"/>
              </w:rPr>
              <w:t>Služba za privredu, integrisani lokalni razvoj i društvene djelatnosti</w:t>
            </w:r>
          </w:p>
        </w:tc>
        <w:tc>
          <w:tcPr>
            <w:tcW w:w="2188" w:type="dxa"/>
          </w:tcPr>
          <w:p w14:paraId="4AD9C6AF" w14:textId="5DB92DFC" w:rsidR="0005347B" w:rsidRPr="00794594" w:rsidRDefault="00DC465A" w:rsidP="00794594">
            <w:pPr>
              <w:jc w:val="center"/>
              <w:rPr>
                <w:rFonts w:ascii="Abel Pro" w:hAnsi="Abel Pro"/>
                <w:sz w:val="40"/>
                <w:szCs w:val="40"/>
              </w:rPr>
            </w:pPr>
            <w:r w:rsidRPr="00794594">
              <w:rPr>
                <w:rFonts w:ascii="Abel Pro" w:hAnsi="Abel Pro"/>
                <w:sz w:val="40"/>
                <w:szCs w:val="40"/>
              </w:rPr>
              <w:t>-</w:t>
            </w:r>
          </w:p>
        </w:tc>
      </w:tr>
      <w:tr w:rsidR="0005347B" w:rsidRPr="005C2C1E" w14:paraId="589C6B02" w14:textId="77777777" w:rsidTr="006928CE">
        <w:trPr>
          <w:trHeight w:val="1560"/>
        </w:trPr>
        <w:tc>
          <w:tcPr>
            <w:tcW w:w="2187" w:type="dxa"/>
            <w:vMerge/>
          </w:tcPr>
          <w:p w14:paraId="5E701E2E" w14:textId="77777777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70" w:type="dxa"/>
            <w:vMerge/>
          </w:tcPr>
          <w:p w14:paraId="0E42B4E3" w14:textId="77777777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9" w:type="dxa"/>
          </w:tcPr>
          <w:p w14:paraId="2C124812" w14:textId="77777777" w:rsidR="0005347B" w:rsidRDefault="0005347B" w:rsidP="003D192D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Predstavnike mladih uključiti u kreiranje kulturno-sportskog sadržaja kroz doprinos u radnim grupama</w:t>
            </w:r>
          </w:p>
          <w:p w14:paraId="5463A085" w14:textId="77777777" w:rsidR="0005347B" w:rsidRDefault="0005347B" w:rsidP="003D192D">
            <w:pPr>
              <w:rPr>
                <w:rFonts w:ascii="Abel Pro" w:hAnsi="Abel Pro"/>
                <w:sz w:val="20"/>
                <w:szCs w:val="20"/>
              </w:rPr>
            </w:pPr>
          </w:p>
          <w:p w14:paraId="30222AB4" w14:textId="5779D011" w:rsidR="0005347B" w:rsidRPr="005C2C1E" w:rsidRDefault="0005347B" w:rsidP="003D192D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59" w:type="dxa"/>
          </w:tcPr>
          <w:p w14:paraId="29CD04BF" w14:textId="77777777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393BE68F" w14:textId="77777777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4A08C740" w14:textId="77777777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4DD0D125" w14:textId="77777777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3" w:type="dxa"/>
          </w:tcPr>
          <w:p w14:paraId="5EF44BAF" w14:textId="77777777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4" w:type="dxa"/>
          </w:tcPr>
          <w:p w14:paraId="5D087135" w14:textId="77777777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3" w:type="dxa"/>
          </w:tcPr>
          <w:p w14:paraId="27EBE907" w14:textId="4E0FB7F6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Općinske službe</w:t>
            </w:r>
          </w:p>
        </w:tc>
        <w:tc>
          <w:tcPr>
            <w:tcW w:w="2188" w:type="dxa"/>
          </w:tcPr>
          <w:p w14:paraId="2057852A" w14:textId="2425F3D7" w:rsidR="0005347B" w:rsidRPr="00794594" w:rsidRDefault="00DC465A" w:rsidP="00794594">
            <w:pPr>
              <w:jc w:val="center"/>
              <w:rPr>
                <w:rFonts w:ascii="Abel Pro" w:hAnsi="Abel Pro"/>
                <w:sz w:val="40"/>
                <w:szCs w:val="40"/>
              </w:rPr>
            </w:pPr>
            <w:r w:rsidRPr="00794594">
              <w:rPr>
                <w:rFonts w:ascii="Abel Pro" w:hAnsi="Abel Pro"/>
                <w:sz w:val="40"/>
                <w:szCs w:val="40"/>
              </w:rPr>
              <w:t>-</w:t>
            </w:r>
          </w:p>
        </w:tc>
      </w:tr>
      <w:tr w:rsidR="0005347B" w:rsidRPr="005C2C1E" w14:paraId="32E1022B" w14:textId="77777777" w:rsidTr="006928CE">
        <w:trPr>
          <w:trHeight w:val="1928"/>
        </w:trPr>
        <w:tc>
          <w:tcPr>
            <w:tcW w:w="2187" w:type="dxa"/>
            <w:vMerge/>
          </w:tcPr>
          <w:p w14:paraId="58F07899" w14:textId="77777777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70" w:type="dxa"/>
            <w:vMerge/>
          </w:tcPr>
          <w:p w14:paraId="1C4F73BB" w14:textId="77777777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9" w:type="dxa"/>
          </w:tcPr>
          <w:p w14:paraId="3A867C52" w14:textId="309419D6" w:rsidR="0005347B" w:rsidRPr="006928CE" w:rsidRDefault="0005347B" w:rsidP="006928CE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 xml:space="preserve">Poticati saradnju </w:t>
            </w:r>
            <w:r>
              <w:rPr>
                <w:rFonts w:ascii="Abel Pro" w:hAnsi="Abel Pro"/>
                <w:sz w:val="20"/>
                <w:szCs w:val="20"/>
              </w:rPr>
              <w:t xml:space="preserve">i komunikaciju </w:t>
            </w:r>
            <w:r w:rsidRPr="005C2C1E">
              <w:rPr>
                <w:rFonts w:ascii="Abel Pro" w:hAnsi="Abel Pro"/>
                <w:sz w:val="20"/>
                <w:szCs w:val="20"/>
              </w:rPr>
              <w:t>Komisije za ljudska prava, mlade i ravnopravnost spolova sa omladinskim organizacijama</w:t>
            </w:r>
            <w:r>
              <w:rPr>
                <w:rFonts w:ascii="Abel Pro" w:hAnsi="Abel Pro"/>
                <w:sz w:val="20"/>
                <w:szCs w:val="20"/>
              </w:rPr>
              <w:t xml:space="preserve"> i mladima</w:t>
            </w:r>
          </w:p>
          <w:p w14:paraId="2F1780DC" w14:textId="77777777" w:rsidR="0005347B" w:rsidRPr="006928CE" w:rsidRDefault="0005347B" w:rsidP="006928CE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59" w:type="dxa"/>
          </w:tcPr>
          <w:p w14:paraId="33B74D0B" w14:textId="3CAFF1BF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1A135FA9" w14:textId="44D9FF68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7449A6DD" w14:textId="7A281C82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48936FA2" w14:textId="6FDA9E5C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3" w:type="dxa"/>
          </w:tcPr>
          <w:p w14:paraId="5B2E83B9" w14:textId="30FA286F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4" w:type="dxa"/>
          </w:tcPr>
          <w:p w14:paraId="2280434D" w14:textId="07EDEB4A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2193" w:type="dxa"/>
          </w:tcPr>
          <w:p w14:paraId="5F7ACA15" w14:textId="77777777" w:rsidR="0005347B" w:rsidRDefault="0005347B" w:rsidP="006928C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 xml:space="preserve">Općina Vogošća </w:t>
            </w:r>
          </w:p>
          <w:p w14:paraId="04A75F60" w14:textId="369A9B56" w:rsidR="0005347B" w:rsidRDefault="0005347B" w:rsidP="006928CE">
            <w:pPr>
              <w:rPr>
                <w:rFonts w:ascii="Abel Pro" w:hAnsi="Abel Pro"/>
                <w:sz w:val="20"/>
                <w:szCs w:val="20"/>
              </w:rPr>
            </w:pPr>
            <w:r w:rsidRPr="00AC1FAC">
              <w:rPr>
                <w:rFonts w:ascii="Abel Pro" w:hAnsi="Abel Pro"/>
                <w:sz w:val="20"/>
                <w:szCs w:val="20"/>
              </w:rPr>
              <w:t>Komisij</w:t>
            </w:r>
            <w:r>
              <w:rPr>
                <w:rFonts w:ascii="Abel Pro" w:hAnsi="Abel Pro"/>
                <w:sz w:val="20"/>
                <w:szCs w:val="20"/>
              </w:rPr>
              <w:t xml:space="preserve">a </w:t>
            </w:r>
            <w:r w:rsidRPr="00AC1FAC">
              <w:rPr>
                <w:rFonts w:ascii="Abel Pro" w:hAnsi="Abel Pro"/>
                <w:sz w:val="20"/>
                <w:szCs w:val="20"/>
              </w:rPr>
              <w:t>za ljudska prava, mlade i ravnopravnost spolova</w:t>
            </w:r>
          </w:p>
          <w:p w14:paraId="6C7008A3" w14:textId="14D52F35" w:rsidR="0005347B" w:rsidRDefault="0005347B" w:rsidP="006928C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Nevladine i omladinske organizacije</w:t>
            </w:r>
          </w:p>
          <w:p w14:paraId="2DA29473" w14:textId="225D2428" w:rsidR="0005347B" w:rsidRDefault="0005347B" w:rsidP="006928CE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88" w:type="dxa"/>
          </w:tcPr>
          <w:p w14:paraId="5125D173" w14:textId="5F084A08" w:rsidR="0005347B" w:rsidRPr="00794594" w:rsidRDefault="00DC465A" w:rsidP="00794594">
            <w:pPr>
              <w:jc w:val="center"/>
              <w:rPr>
                <w:rFonts w:ascii="Abel Pro" w:hAnsi="Abel Pro"/>
                <w:sz w:val="40"/>
                <w:szCs w:val="40"/>
              </w:rPr>
            </w:pPr>
            <w:r w:rsidRPr="00794594">
              <w:rPr>
                <w:rFonts w:ascii="Abel Pro" w:hAnsi="Abel Pro"/>
                <w:sz w:val="40"/>
                <w:szCs w:val="40"/>
              </w:rPr>
              <w:t>-</w:t>
            </w:r>
          </w:p>
        </w:tc>
      </w:tr>
      <w:tr w:rsidR="0005347B" w:rsidRPr="005C2C1E" w14:paraId="1D94174E" w14:textId="77777777" w:rsidTr="006928CE">
        <w:trPr>
          <w:trHeight w:val="1701"/>
        </w:trPr>
        <w:tc>
          <w:tcPr>
            <w:tcW w:w="2187" w:type="dxa"/>
            <w:vMerge/>
          </w:tcPr>
          <w:p w14:paraId="1F8BE92A" w14:textId="77777777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70" w:type="dxa"/>
            <w:vMerge/>
          </w:tcPr>
          <w:p w14:paraId="557CB770" w14:textId="77777777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9" w:type="dxa"/>
          </w:tcPr>
          <w:p w14:paraId="2C9632F5" w14:textId="1C8DDF87" w:rsidR="0005347B" w:rsidRPr="005C2C1E" w:rsidRDefault="0005347B" w:rsidP="003D192D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Pružati podršku provedbi informativnih i edukativnih kampanja o pravima i mehanizmima učešća mladih</w:t>
            </w:r>
          </w:p>
        </w:tc>
        <w:tc>
          <w:tcPr>
            <w:tcW w:w="459" w:type="dxa"/>
          </w:tcPr>
          <w:p w14:paraId="192DB0BB" w14:textId="77777777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08E1B39A" w14:textId="5180B4DF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55B3E13A" w14:textId="51A7BB8B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70D45671" w14:textId="2AD2B4A4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3" w:type="dxa"/>
          </w:tcPr>
          <w:p w14:paraId="1D052E3B" w14:textId="7068B5B1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4" w:type="dxa"/>
          </w:tcPr>
          <w:p w14:paraId="6ACB469A" w14:textId="7C0F3764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2193" w:type="dxa"/>
          </w:tcPr>
          <w:p w14:paraId="4A583186" w14:textId="77777777" w:rsidR="0005347B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Nevladine organizacije</w:t>
            </w:r>
          </w:p>
          <w:p w14:paraId="0E29EDA5" w14:textId="3D1C4CA6" w:rsidR="0005347B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Vijeće učenika srednje škole</w:t>
            </w:r>
          </w:p>
          <w:p w14:paraId="1360727E" w14:textId="08764D3A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Neformalne grupe mladih</w:t>
            </w:r>
          </w:p>
        </w:tc>
        <w:tc>
          <w:tcPr>
            <w:tcW w:w="2188" w:type="dxa"/>
          </w:tcPr>
          <w:p w14:paraId="7614F8A7" w14:textId="5C0D0752" w:rsidR="0005347B" w:rsidRPr="00E73942" w:rsidRDefault="00DC465A" w:rsidP="00794594">
            <w:pPr>
              <w:jc w:val="center"/>
              <w:rPr>
                <w:rFonts w:ascii="Abel Pro" w:hAnsi="Abel Pro"/>
                <w:sz w:val="40"/>
                <w:szCs w:val="40"/>
              </w:rPr>
            </w:pPr>
            <w:r w:rsidRPr="00E73942">
              <w:rPr>
                <w:rFonts w:ascii="Abel Pro" w:hAnsi="Abel Pro"/>
                <w:sz w:val="40"/>
                <w:szCs w:val="40"/>
              </w:rPr>
              <w:t>-</w:t>
            </w:r>
          </w:p>
        </w:tc>
      </w:tr>
      <w:tr w:rsidR="0005347B" w:rsidRPr="005C2C1E" w14:paraId="7368A57B" w14:textId="77777777" w:rsidTr="0005347B">
        <w:trPr>
          <w:trHeight w:val="907"/>
        </w:trPr>
        <w:tc>
          <w:tcPr>
            <w:tcW w:w="2187" w:type="dxa"/>
            <w:vMerge/>
          </w:tcPr>
          <w:p w14:paraId="6A2CD173" w14:textId="77777777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70" w:type="dxa"/>
            <w:vMerge/>
          </w:tcPr>
          <w:p w14:paraId="546C1918" w14:textId="77777777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9" w:type="dxa"/>
          </w:tcPr>
          <w:p w14:paraId="520B9246" w14:textId="590FEA0E" w:rsidR="0005347B" w:rsidRPr="005C2C1E" w:rsidRDefault="0005347B" w:rsidP="003D192D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Organizirati redovne posjete srednjoškolaca Općini Vogošća</w:t>
            </w:r>
          </w:p>
        </w:tc>
        <w:tc>
          <w:tcPr>
            <w:tcW w:w="459" w:type="dxa"/>
          </w:tcPr>
          <w:p w14:paraId="20F75821" w14:textId="77777777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4BFCB584" w14:textId="52930A0E" w:rsidR="0005347B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38CC6664" w14:textId="016D7921" w:rsidR="0005347B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1480D137" w14:textId="6DF5954C" w:rsidR="0005347B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3" w:type="dxa"/>
          </w:tcPr>
          <w:p w14:paraId="2CE6D804" w14:textId="5FCC857C" w:rsidR="0005347B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4" w:type="dxa"/>
          </w:tcPr>
          <w:p w14:paraId="2EF9CB4D" w14:textId="4429BD1D" w:rsidR="0005347B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2193" w:type="dxa"/>
          </w:tcPr>
          <w:p w14:paraId="3FF90524" w14:textId="1891B83B" w:rsidR="0005347B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Općina u saradnji sa srednjom školom</w:t>
            </w:r>
          </w:p>
        </w:tc>
        <w:tc>
          <w:tcPr>
            <w:tcW w:w="2188" w:type="dxa"/>
          </w:tcPr>
          <w:p w14:paraId="288C2274" w14:textId="61462FC9" w:rsidR="0005347B" w:rsidRDefault="00DC465A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Socijalni dan: godišnji iznos- 2.000,00 KM</w:t>
            </w:r>
          </w:p>
          <w:p w14:paraId="4F470A72" w14:textId="5C1BCF55" w:rsidR="00DC465A" w:rsidRPr="005C2C1E" w:rsidRDefault="00DC465A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Ukupno: 12.000,00 KM</w:t>
            </w:r>
          </w:p>
        </w:tc>
      </w:tr>
      <w:tr w:rsidR="003D192D" w:rsidRPr="005C2C1E" w14:paraId="77CFFB5B" w14:textId="77777777" w:rsidTr="00956353">
        <w:trPr>
          <w:trHeight w:val="737"/>
        </w:trPr>
        <w:tc>
          <w:tcPr>
            <w:tcW w:w="2187" w:type="dxa"/>
            <w:vMerge/>
          </w:tcPr>
          <w:p w14:paraId="3403DA19" w14:textId="77777777" w:rsidR="003D192D" w:rsidRPr="005C2C1E" w:rsidRDefault="003D192D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70" w:type="dxa"/>
            <w:vMerge w:val="restart"/>
          </w:tcPr>
          <w:p w14:paraId="1CC06C21" w14:textId="5C96205A" w:rsidR="00956353" w:rsidRDefault="003D192D">
            <w:pPr>
              <w:rPr>
                <w:rFonts w:ascii="Abel Pro" w:hAnsi="Abel Pro"/>
                <w:sz w:val="20"/>
                <w:szCs w:val="20"/>
              </w:rPr>
            </w:pPr>
            <w:bookmarkStart w:id="32" w:name="_Hlk230871511"/>
            <w:r w:rsidRPr="005C2C1E">
              <w:rPr>
                <w:rFonts w:ascii="Abel Pro" w:hAnsi="Abel Pro"/>
                <w:sz w:val="20"/>
                <w:szCs w:val="20"/>
              </w:rPr>
              <w:t>3.1.2. Podržati razvoj omladinskog organizovanja</w:t>
            </w:r>
          </w:p>
          <w:bookmarkEnd w:id="32"/>
          <w:p w14:paraId="456C08B0" w14:textId="77777777" w:rsidR="00956353" w:rsidRDefault="00956353">
            <w:pPr>
              <w:rPr>
                <w:rFonts w:ascii="Abel Pro" w:hAnsi="Abel Pro"/>
                <w:sz w:val="20"/>
                <w:szCs w:val="20"/>
              </w:rPr>
            </w:pPr>
          </w:p>
          <w:p w14:paraId="12D2C78D" w14:textId="1F8B03B4" w:rsidR="00956353" w:rsidRPr="005C2C1E" w:rsidRDefault="00956353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9" w:type="dxa"/>
          </w:tcPr>
          <w:p w14:paraId="7B6DAF67" w14:textId="673261CB" w:rsidR="003D192D" w:rsidRPr="005C2C1E" w:rsidRDefault="003D192D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Prepoznavati i vrednovati aktivizam i volonterizam u zajednici</w:t>
            </w:r>
          </w:p>
          <w:p w14:paraId="3B3E373A" w14:textId="124F3D12" w:rsidR="003D192D" w:rsidRPr="005C2C1E" w:rsidRDefault="003D192D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59" w:type="dxa"/>
          </w:tcPr>
          <w:p w14:paraId="5CD97F17" w14:textId="01B55ED7" w:rsidR="003D192D" w:rsidRPr="005C2C1E" w:rsidRDefault="006928C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1EED7916" w14:textId="26040C1D" w:rsidR="003D192D" w:rsidRPr="005C2C1E" w:rsidRDefault="006928C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174B11C5" w14:textId="04517C3F" w:rsidR="003D192D" w:rsidRPr="005C2C1E" w:rsidRDefault="006928C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35F55EB3" w14:textId="451840D9" w:rsidR="003D192D" w:rsidRPr="005C2C1E" w:rsidRDefault="006928C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3" w:type="dxa"/>
          </w:tcPr>
          <w:p w14:paraId="213ED258" w14:textId="4E7C9501" w:rsidR="003D192D" w:rsidRPr="005C2C1E" w:rsidRDefault="006928C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4" w:type="dxa"/>
          </w:tcPr>
          <w:p w14:paraId="0218413B" w14:textId="1C6D2ED7" w:rsidR="003D192D" w:rsidRPr="005C2C1E" w:rsidRDefault="006928C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2193" w:type="dxa"/>
          </w:tcPr>
          <w:p w14:paraId="150B3A95" w14:textId="77777777" w:rsidR="003D192D" w:rsidRDefault="006928C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Općina Vogošća</w:t>
            </w:r>
          </w:p>
          <w:p w14:paraId="778B1DF1" w14:textId="5B22FED6" w:rsidR="006928CE" w:rsidRPr="005C2C1E" w:rsidRDefault="006928C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Općinski načelnik</w:t>
            </w:r>
          </w:p>
        </w:tc>
        <w:tc>
          <w:tcPr>
            <w:tcW w:w="2188" w:type="dxa"/>
          </w:tcPr>
          <w:p w14:paraId="2F089885" w14:textId="722F39A3" w:rsidR="003D192D" w:rsidRPr="005C2C1E" w:rsidRDefault="00DC465A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Ukupno: 5.000,00 KM</w:t>
            </w:r>
          </w:p>
        </w:tc>
      </w:tr>
      <w:tr w:rsidR="003D192D" w:rsidRPr="005C2C1E" w14:paraId="0D8FD64A" w14:textId="77777777" w:rsidTr="003D192D">
        <w:trPr>
          <w:trHeight w:val="1356"/>
        </w:trPr>
        <w:tc>
          <w:tcPr>
            <w:tcW w:w="2187" w:type="dxa"/>
            <w:vMerge/>
          </w:tcPr>
          <w:p w14:paraId="091B3056" w14:textId="77777777" w:rsidR="003D192D" w:rsidRPr="005C2C1E" w:rsidRDefault="003D192D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70" w:type="dxa"/>
            <w:vMerge/>
          </w:tcPr>
          <w:p w14:paraId="731A0810" w14:textId="77777777" w:rsidR="003D192D" w:rsidRPr="005C2C1E" w:rsidRDefault="003D192D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9" w:type="dxa"/>
          </w:tcPr>
          <w:p w14:paraId="04BAC85D" w14:textId="3DA14261" w:rsidR="0005347B" w:rsidRPr="005C2C1E" w:rsidRDefault="003D192D" w:rsidP="003D192D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Pružiti podršku osnivanju novih omladinskih organizacija u cilju formiranja Vije</w:t>
            </w:r>
            <w:r>
              <w:rPr>
                <w:rFonts w:ascii="Abel Pro" w:hAnsi="Abel Pro"/>
                <w:sz w:val="20"/>
                <w:szCs w:val="20"/>
              </w:rPr>
              <w:t>ć</w:t>
            </w:r>
            <w:r w:rsidRPr="005C2C1E">
              <w:rPr>
                <w:rFonts w:ascii="Abel Pro" w:hAnsi="Abel Pro"/>
                <w:sz w:val="20"/>
                <w:szCs w:val="20"/>
              </w:rPr>
              <w:t>a mladih općine Vogošća</w:t>
            </w:r>
            <w:r w:rsidR="0005347B">
              <w:rPr>
                <w:rFonts w:ascii="Abel Pro" w:hAnsi="Abel Pro"/>
                <w:sz w:val="20"/>
                <w:szCs w:val="20"/>
              </w:rPr>
              <w:t xml:space="preserve"> – više promocije aktivnosti organizacija koje okupljaju mlade u svom radu</w:t>
            </w:r>
          </w:p>
          <w:p w14:paraId="48B45030" w14:textId="77777777" w:rsidR="003D192D" w:rsidRPr="005C2C1E" w:rsidRDefault="003D192D" w:rsidP="003D192D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59" w:type="dxa"/>
          </w:tcPr>
          <w:p w14:paraId="48751D60" w14:textId="4ECA4AB9" w:rsidR="003D192D" w:rsidRPr="005C2C1E" w:rsidRDefault="006928C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4FF4C0D8" w14:textId="05A2702B" w:rsidR="003D192D" w:rsidRPr="005C2C1E" w:rsidRDefault="006928C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7B96F78E" w14:textId="43B5CFED" w:rsidR="003D192D" w:rsidRPr="005C2C1E" w:rsidRDefault="006928C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69A401A9" w14:textId="30F69AAE" w:rsidR="003D192D" w:rsidRPr="005C2C1E" w:rsidRDefault="006928C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3" w:type="dxa"/>
          </w:tcPr>
          <w:p w14:paraId="53E0B2FE" w14:textId="7F98C80B" w:rsidR="003D192D" w:rsidRPr="005C2C1E" w:rsidRDefault="006928C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4" w:type="dxa"/>
          </w:tcPr>
          <w:p w14:paraId="6E3FAB1D" w14:textId="233F4F1A" w:rsidR="003D192D" w:rsidRPr="005C2C1E" w:rsidRDefault="006928C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2193" w:type="dxa"/>
          </w:tcPr>
          <w:p w14:paraId="1B946682" w14:textId="2A6F29C7" w:rsidR="003D192D" w:rsidRPr="005C2C1E" w:rsidRDefault="006928CE">
            <w:pPr>
              <w:rPr>
                <w:rFonts w:ascii="Abel Pro" w:hAnsi="Abel Pro"/>
                <w:sz w:val="20"/>
                <w:szCs w:val="20"/>
              </w:rPr>
            </w:pPr>
            <w:r w:rsidRPr="006928CE">
              <w:rPr>
                <w:rFonts w:ascii="Abel Pro" w:hAnsi="Abel Pro"/>
                <w:sz w:val="20"/>
                <w:szCs w:val="20"/>
              </w:rPr>
              <w:t>Služba za privredu, integrisani lokalni razvoj i društvene djelatnosti</w:t>
            </w:r>
          </w:p>
        </w:tc>
        <w:tc>
          <w:tcPr>
            <w:tcW w:w="2188" w:type="dxa"/>
          </w:tcPr>
          <w:p w14:paraId="0EDF7D6A" w14:textId="77777777" w:rsidR="00794594" w:rsidRDefault="00794594" w:rsidP="00794594">
            <w:pPr>
              <w:jc w:val="center"/>
              <w:rPr>
                <w:rFonts w:ascii="Abel Pro" w:hAnsi="Abel Pro"/>
                <w:sz w:val="40"/>
                <w:szCs w:val="40"/>
              </w:rPr>
            </w:pPr>
          </w:p>
          <w:p w14:paraId="21E241D1" w14:textId="77777777" w:rsidR="00794594" w:rsidRDefault="00794594" w:rsidP="00794594">
            <w:pPr>
              <w:jc w:val="center"/>
              <w:rPr>
                <w:rFonts w:ascii="Abel Pro" w:hAnsi="Abel Pro"/>
                <w:sz w:val="40"/>
                <w:szCs w:val="40"/>
              </w:rPr>
            </w:pPr>
          </w:p>
          <w:p w14:paraId="272D3D27" w14:textId="0003B450" w:rsidR="003D192D" w:rsidRPr="005C2C1E" w:rsidRDefault="00DC465A" w:rsidP="00794594">
            <w:pPr>
              <w:jc w:val="center"/>
              <w:rPr>
                <w:rFonts w:ascii="Abel Pro" w:hAnsi="Abel Pro"/>
                <w:sz w:val="20"/>
                <w:szCs w:val="20"/>
              </w:rPr>
            </w:pPr>
            <w:r w:rsidRPr="00794594">
              <w:rPr>
                <w:rFonts w:ascii="Abel Pro" w:hAnsi="Abel Pro"/>
                <w:sz w:val="40"/>
                <w:szCs w:val="40"/>
              </w:rPr>
              <w:t>-</w:t>
            </w:r>
          </w:p>
        </w:tc>
      </w:tr>
      <w:tr w:rsidR="003D192D" w:rsidRPr="005C2C1E" w14:paraId="6321A78C" w14:textId="77777777" w:rsidTr="003D192D">
        <w:trPr>
          <w:trHeight w:val="930"/>
        </w:trPr>
        <w:tc>
          <w:tcPr>
            <w:tcW w:w="2187" w:type="dxa"/>
            <w:vMerge/>
          </w:tcPr>
          <w:p w14:paraId="4DA2190A" w14:textId="77777777" w:rsidR="003D192D" w:rsidRPr="005C2C1E" w:rsidRDefault="003D192D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70" w:type="dxa"/>
            <w:vMerge/>
          </w:tcPr>
          <w:p w14:paraId="5EA7634E" w14:textId="77777777" w:rsidR="003D192D" w:rsidRPr="005C2C1E" w:rsidRDefault="003D192D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9" w:type="dxa"/>
          </w:tcPr>
          <w:p w14:paraId="59FDFD95" w14:textId="173D8018" w:rsidR="003D192D" w:rsidRDefault="006928CE" w:rsidP="003D192D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Nastaviti podršku omladinskim organizacijama i mladima kroz</w:t>
            </w:r>
            <w:r w:rsidR="003D192D" w:rsidRPr="005C2C1E">
              <w:rPr>
                <w:rFonts w:ascii="Abel Pro" w:hAnsi="Abel Pro"/>
                <w:sz w:val="20"/>
                <w:szCs w:val="20"/>
              </w:rPr>
              <w:t xml:space="preserve"> grant za mlade</w:t>
            </w:r>
            <w:r w:rsidR="003D192D">
              <w:rPr>
                <w:rFonts w:ascii="Abel Pro" w:hAnsi="Abel Pro"/>
                <w:sz w:val="20"/>
                <w:szCs w:val="20"/>
              </w:rPr>
              <w:t xml:space="preserve"> </w:t>
            </w:r>
          </w:p>
          <w:p w14:paraId="56999CE6" w14:textId="7863F2A5" w:rsidR="003D192D" w:rsidRPr="005C2C1E" w:rsidRDefault="003D192D" w:rsidP="003D192D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59" w:type="dxa"/>
          </w:tcPr>
          <w:p w14:paraId="5E24FD2B" w14:textId="2E2A4050" w:rsidR="003D192D" w:rsidRPr="005C2C1E" w:rsidRDefault="003D192D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4C113DC0" w14:textId="0489CF63" w:rsidR="003D192D" w:rsidRPr="005C2C1E" w:rsidRDefault="006928C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4C7AD481" w14:textId="35E5CA14" w:rsidR="003D192D" w:rsidRPr="005C2C1E" w:rsidRDefault="006928C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1F3725F8" w14:textId="4B86352F" w:rsidR="003D192D" w:rsidRPr="005C2C1E" w:rsidRDefault="006928C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3" w:type="dxa"/>
          </w:tcPr>
          <w:p w14:paraId="21B84B0D" w14:textId="76B336B2" w:rsidR="003D192D" w:rsidRPr="005C2C1E" w:rsidRDefault="006928C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4" w:type="dxa"/>
          </w:tcPr>
          <w:p w14:paraId="3623EECA" w14:textId="544636B6" w:rsidR="003D192D" w:rsidRPr="005C2C1E" w:rsidRDefault="006928C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2193" w:type="dxa"/>
          </w:tcPr>
          <w:p w14:paraId="1B8C96A6" w14:textId="0EF557F4" w:rsidR="003D192D" w:rsidRPr="005C2C1E" w:rsidRDefault="006928C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 xml:space="preserve">Općina Vogošća </w:t>
            </w:r>
          </w:p>
        </w:tc>
        <w:tc>
          <w:tcPr>
            <w:tcW w:w="2188" w:type="dxa"/>
          </w:tcPr>
          <w:p w14:paraId="052E6FF5" w14:textId="77777777" w:rsidR="003D192D" w:rsidRDefault="00DC465A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2027: 20.000.00 KM</w:t>
            </w:r>
          </w:p>
          <w:p w14:paraId="1B393D71" w14:textId="3BD1A6CC" w:rsidR="00DC465A" w:rsidRDefault="00DC465A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202</w:t>
            </w:r>
            <w:r>
              <w:rPr>
                <w:rFonts w:ascii="Abel Pro" w:hAnsi="Abel Pro"/>
                <w:sz w:val="20"/>
                <w:szCs w:val="20"/>
              </w:rPr>
              <w:t>8</w:t>
            </w:r>
            <w:r>
              <w:rPr>
                <w:rFonts w:ascii="Abel Pro" w:hAnsi="Abel Pro"/>
                <w:sz w:val="20"/>
                <w:szCs w:val="20"/>
              </w:rPr>
              <w:t>: 20.000.00 KM</w:t>
            </w:r>
          </w:p>
          <w:p w14:paraId="5DA435B7" w14:textId="74584363" w:rsidR="00DC465A" w:rsidRDefault="00DC465A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202</w:t>
            </w:r>
            <w:r>
              <w:rPr>
                <w:rFonts w:ascii="Abel Pro" w:hAnsi="Abel Pro"/>
                <w:sz w:val="20"/>
                <w:szCs w:val="20"/>
              </w:rPr>
              <w:t>9</w:t>
            </w:r>
            <w:r>
              <w:rPr>
                <w:rFonts w:ascii="Abel Pro" w:hAnsi="Abel Pro"/>
                <w:sz w:val="20"/>
                <w:szCs w:val="20"/>
              </w:rPr>
              <w:t xml:space="preserve">: </w:t>
            </w:r>
            <w:r>
              <w:rPr>
                <w:rFonts w:ascii="Abel Pro" w:hAnsi="Abel Pro"/>
                <w:sz w:val="20"/>
                <w:szCs w:val="20"/>
              </w:rPr>
              <w:t>3</w:t>
            </w:r>
            <w:r>
              <w:rPr>
                <w:rFonts w:ascii="Abel Pro" w:hAnsi="Abel Pro"/>
                <w:sz w:val="20"/>
                <w:szCs w:val="20"/>
              </w:rPr>
              <w:t>0.000.00 KM</w:t>
            </w:r>
          </w:p>
          <w:p w14:paraId="2F85F9CE" w14:textId="13AF53DB" w:rsidR="00DC465A" w:rsidRDefault="00DC465A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20</w:t>
            </w:r>
            <w:r>
              <w:rPr>
                <w:rFonts w:ascii="Abel Pro" w:hAnsi="Abel Pro"/>
                <w:sz w:val="20"/>
                <w:szCs w:val="20"/>
              </w:rPr>
              <w:t>30</w:t>
            </w:r>
            <w:r>
              <w:rPr>
                <w:rFonts w:ascii="Abel Pro" w:hAnsi="Abel Pro"/>
                <w:sz w:val="20"/>
                <w:szCs w:val="20"/>
              </w:rPr>
              <w:t xml:space="preserve">: </w:t>
            </w:r>
            <w:r>
              <w:rPr>
                <w:rFonts w:ascii="Abel Pro" w:hAnsi="Abel Pro"/>
                <w:sz w:val="20"/>
                <w:szCs w:val="20"/>
              </w:rPr>
              <w:t>3</w:t>
            </w:r>
            <w:r>
              <w:rPr>
                <w:rFonts w:ascii="Abel Pro" w:hAnsi="Abel Pro"/>
                <w:sz w:val="20"/>
                <w:szCs w:val="20"/>
              </w:rPr>
              <w:t>0.000.00 KM</w:t>
            </w:r>
          </w:p>
          <w:p w14:paraId="2EA69392" w14:textId="0D19B465" w:rsidR="00DC465A" w:rsidRDefault="00DC465A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20</w:t>
            </w:r>
            <w:r>
              <w:rPr>
                <w:rFonts w:ascii="Abel Pro" w:hAnsi="Abel Pro"/>
                <w:sz w:val="20"/>
                <w:szCs w:val="20"/>
              </w:rPr>
              <w:t>31</w:t>
            </w:r>
            <w:r>
              <w:rPr>
                <w:rFonts w:ascii="Abel Pro" w:hAnsi="Abel Pro"/>
                <w:sz w:val="20"/>
                <w:szCs w:val="20"/>
              </w:rPr>
              <w:t xml:space="preserve">: </w:t>
            </w:r>
            <w:r>
              <w:rPr>
                <w:rFonts w:ascii="Abel Pro" w:hAnsi="Abel Pro"/>
                <w:sz w:val="20"/>
                <w:szCs w:val="20"/>
              </w:rPr>
              <w:t>3</w:t>
            </w:r>
            <w:r>
              <w:rPr>
                <w:rFonts w:ascii="Abel Pro" w:hAnsi="Abel Pro"/>
                <w:sz w:val="20"/>
                <w:szCs w:val="20"/>
              </w:rPr>
              <w:t>0.000.00 KM</w:t>
            </w:r>
          </w:p>
          <w:p w14:paraId="7B7C1AEB" w14:textId="6881E7C0" w:rsidR="00DC465A" w:rsidRPr="005C2C1E" w:rsidRDefault="00DC465A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Ukupno: 120.000,00 KM</w:t>
            </w:r>
          </w:p>
        </w:tc>
      </w:tr>
      <w:tr w:rsidR="003D192D" w:rsidRPr="005C2C1E" w14:paraId="3ED26B12" w14:textId="77777777" w:rsidTr="0005347B">
        <w:trPr>
          <w:trHeight w:val="1871"/>
        </w:trPr>
        <w:tc>
          <w:tcPr>
            <w:tcW w:w="2187" w:type="dxa"/>
            <w:vMerge/>
          </w:tcPr>
          <w:p w14:paraId="017DA1B2" w14:textId="77777777" w:rsidR="003D192D" w:rsidRPr="005C2C1E" w:rsidRDefault="003D192D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70" w:type="dxa"/>
            <w:vMerge/>
          </w:tcPr>
          <w:p w14:paraId="4BB0C7C9" w14:textId="77777777" w:rsidR="003D192D" w:rsidRPr="005C2C1E" w:rsidRDefault="003D192D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9" w:type="dxa"/>
          </w:tcPr>
          <w:p w14:paraId="57ED449C" w14:textId="6E7C5F79" w:rsidR="003D192D" w:rsidRPr="005C2C1E" w:rsidRDefault="003D192D" w:rsidP="003D192D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 xml:space="preserve">Uvrstiti dodatne teme u javne pozive za projekte mladih i organiazcija kojima se dodjeljuju grantovi poput tema zdravlja i sigurnosti </w:t>
            </w:r>
            <w:r>
              <w:rPr>
                <w:rFonts w:ascii="Abel Pro" w:hAnsi="Abel Pro"/>
                <w:sz w:val="20"/>
                <w:szCs w:val="20"/>
              </w:rPr>
              <w:t>mladih</w:t>
            </w:r>
          </w:p>
        </w:tc>
        <w:tc>
          <w:tcPr>
            <w:tcW w:w="459" w:type="dxa"/>
          </w:tcPr>
          <w:p w14:paraId="446DEAC4" w14:textId="1FFACDEF" w:rsidR="003D192D" w:rsidRPr="005C2C1E" w:rsidRDefault="003D192D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47D42FBA" w14:textId="73BB1679" w:rsidR="003D192D" w:rsidRPr="005C2C1E" w:rsidRDefault="006928C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3237DA33" w14:textId="77777777" w:rsidR="003D192D" w:rsidRPr="005C2C1E" w:rsidRDefault="003D192D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23BA9206" w14:textId="77777777" w:rsidR="003D192D" w:rsidRPr="005C2C1E" w:rsidRDefault="003D192D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3" w:type="dxa"/>
          </w:tcPr>
          <w:p w14:paraId="4780AC32" w14:textId="77777777" w:rsidR="003D192D" w:rsidRPr="005C2C1E" w:rsidRDefault="003D192D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4" w:type="dxa"/>
          </w:tcPr>
          <w:p w14:paraId="2E5AE6F6" w14:textId="77777777" w:rsidR="003D192D" w:rsidRPr="005C2C1E" w:rsidRDefault="003D192D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3" w:type="dxa"/>
          </w:tcPr>
          <w:p w14:paraId="705B3B50" w14:textId="70ED92BB" w:rsidR="003D192D" w:rsidRPr="005C2C1E" w:rsidRDefault="006928C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Općina Vogošća</w:t>
            </w:r>
          </w:p>
        </w:tc>
        <w:tc>
          <w:tcPr>
            <w:tcW w:w="2188" w:type="dxa"/>
          </w:tcPr>
          <w:p w14:paraId="5F00315B" w14:textId="77777777" w:rsidR="00794594" w:rsidRDefault="00794594" w:rsidP="00794594">
            <w:pPr>
              <w:jc w:val="center"/>
              <w:rPr>
                <w:rFonts w:ascii="Abel Pro" w:hAnsi="Abel Pro"/>
                <w:sz w:val="40"/>
                <w:szCs w:val="40"/>
              </w:rPr>
            </w:pPr>
          </w:p>
          <w:p w14:paraId="2E80D799" w14:textId="77777777" w:rsidR="00794594" w:rsidRDefault="00794594" w:rsidP="00794594">
            <w:pPr>
              <w:jc w:val="center"/>
              <w:rPr>
                <w:rFonts w:ascii="Abel Pro" w:hAnsi="Abel Pro"/>
                <w:sz w:val="40"/>
                <w:szCs w:val="40"/>
              </w:rPr>
            </w:pPr>
          </w:p>
          <w:p w14:paraId="76FF64FE" w14:textId="25725703" w:rsidR="003D192D" w:rsidRPr="005C2C1E" w:rsidRDefault="00DC465A" w:rsidP="00794594">
            <w:pPr>
              <w:jc w:val="center"/>
              <w:rPr>
                <w:rFonts w:ascii="Abel Pro" w:hAnsi="Abel Pro"/>
                <w:sz w:val="20"/>
                <w:szCs w:val="20"/>
              </w:rPr>
            </w:pPr>
            <w:r w:rsidRPr="00794594">
              <w:rPr>
                <w:rFonts w:ascii="Abel Pro" w:hAnsi="Abel Pro"/>
                <w:sz w:val="40"/>
                <w:szCs w:val="40"/>
              </w:rPr>
              <w:t>-</w:t>
            </w:r>
          </w:p>
        </w:tc>
      </w:tr>
      <w:tr w:rsidR="003D192D" w:rsidRPr="005C2C1E" w14:paraId="7C396A45" w14:textId="77777777" w:rsidTr="003D192D">
        <w:trPr>
          <w:trHeight w:val="1812"/>
        </w:trPr>
        <w:tc>
          <w:tcPr>
            <w:tcW w:w="2187" w:type="dxa"/>
            <w:vMerge/>
          </w:tcPr>
          <w:p w14:paraId="02CD6E57" w14:textId="77777777" w:rsidR="003D192D" w:rsidRPr="005C2C1E" w:rsidRDefault="003D192D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70" w:type="dxa"/>
            <w:vMerge/>
          </w:tcPr>
          <w:p w14:paraId="1E0EA586" w14:textId="77777777" w:rsidR="003D192D" w:rsidRPr="005C2C1E" w:rsidRDefault="003D192D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9" w:type="dxa"/>
          </w:tcPr>
          <w:p w14:paraId="32F0B5B6" w14:textId="4E4DCF51" w:rsidR="003D192D" w:rsidRPr="005C2C1E" w:rsidRDefault="003D192D" w:rsidP="003D192D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Ulagati sredstva u prostore za mlade te uspostaviti procedure i načina korištenja prostorija</w:t>
            </w:r>
            <w:r w:rsidR="006B0886">
              <w:rPr>
                <w:rFonts w:ascii="Abel Pro" w:hAnsi="Abel Pro"/>
                <w:sz w:val="20"/>
                <w:szCs w:val="20"/>
              </w:rPr>
              <w:t xml:space="preserve"> (pravilnik o korištenju, obezbjediti osobu koja će rukovoditi prostorom i dr.)</w:t>
            </w:r>
          </w:p>
        </w:tc>
        <w:tc>
          <w:tcPr>
            <w:tcW w:w="459" w:type="dxa"/>
          </w:tcPr>
          <w:p w14:paraId="5777E227" w14:textId="77777777" w:rsidR="003D192D" w:rsidRPr="005C2C1E" w:rsidRDefault="003D192D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2D2BE69C" w14:textId="79AFA31F" w:rsidR="003D192D" w:rsidRPr="005C2C1E" w:rsidRDefault="003D192D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083AAC7E" w14:textId="5E59C8D2" w:rsidR="003D192D" w:rsidRPr="005C2C1E" w:rsidRDefault="006B0886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4DF80BA1" w14:textId="357A0A3D" w:rsidR="003D192D" w:rsidRPr="005C2C1E" w:rsidRDefault="006B0886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3" w:type="dxa"/>
          </w:tcPr>
          <w:p w14:paraId="3FE2FF9F" w14:textId="25E799DB" w:rsidR="003D192D" w:rsidRPr="005C2C1E" w:rsidRDefault="006B0886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4" w:type="dxa"/>
          </w:tcPr>
          <w:p w14:paraId="02755254" w14:textId="41063C47" w:rsidR="003D192D" w:rsidRPr="005C2C1E" w:rsidRDefault="006B0886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2193" w:type="dxa"/>
          </w:tcPr>
          <w:p w14:paraId="69E412A4" w14:textId="6C9A6A6C" w:rsidR="003D192D" w:rsidRPr="005C2C1E" w:rsidRDefault="006B0886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Općina Vogošća</w:t>
            </w:r>
          </w:p>
        </w:tc>
        <w:tc>
          <w:tcPr>
            <w:tcW w:w="2188" w:type="dxa"/>
          </w:tcPr>
          <w:p w14:paraId="4CE13093" w14:textId="77777777" w:rsidR="00794594" w:rsidRDefault="00794594">
            <w:pPr>
              <w:rPr>
                <w:rFonts w:ascii="Abel Pro" w:hAnsi="Abel Pro"/>
                <w:sz w:val="20"/>
                <w:szCs w:val="20"/>
              </w:rPr>
            </w:pPr>
          </w:p>
          <w:p w14:paraId="14AB0390" w14:textId="77777777" w:rsidR="00794594" w:rsidRDefault="00794594">
            <w:pPr>
              <w:rPr>
                <w:rFonts w:ascii="Abel Pro" w:hAnsi="Abel Pro"/>
                <w:sz w:val="20"/>
                <w:szCs w:val="20"/>
              </w:rPr>
            </w:pPr>
          </w:p>
          <w:p w14:paraId="38F107FA" w14:textId="7611670B" w:rsidR="003D192D" w:rsidRDefault="00DC465A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2028: 90.000,00 KM</w:t>
            </w:r>
          </w:p>
          <w:p w14:paraId="6DAC0B46" w14:textId="328F09D2" w:rsidR="002B5D5C" w:rsidRPr="005C2C1E" w:rsidRDefault="002B5D5C">
            <w:pPr>
              <w:rPr>
                <w:rFonts w:ascii="Abel Pro" w:hAnsi="Abel Pro"/>
                <w:sz w:val="20"/>
                <w:szCs w:val="20"/>
              </w:rPr>
            </w:pPr>
          </w:p>
        </w:tc>
      </w:tr>
      <w:tr w:rsidR="003D192D" w:rsidRPr="005C2C1E" w14:paraId="61AE67AC" w14:textId="77777777" w:rsidTr="00956353">
        <w:trPr>
          <w:trHeight w:val="1020"/>
        </w:trPr>
        <w:tc>
          <w:tcPr>
            <w:tcW w:w="2187" w:type="dxa"/>
            <w:vMerge/>
          </w:tcPr>
          <w:p w14:paraId="34E89B8C" w14:textId="77777777" w:rsidR="003D192D" w:rsidRPr="005C2C1E" w:rsidRDefault="003D192D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70" w:type="dxa"/>
            <w:vMerge/>
          </w:tcPr>
          <w:p w14:paraId="5AA41935" w14:textId="77777777" w:rsidR="003D192D" w:rsidRPr="005C2C1E" w:rsidRDefault="003D192D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9" w:type="dxa"/>
          </w:tcPr>
          <w:p w14:paraId="6467EDCE" w14:textId="3F574855" w:rsidR="003D192D" w:rsidRPr="005C2C1E" w:rsidRDefault="003D192D" w:rsidP="003D192D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Organizirati volonterske i društveno korisne akcije na godišnjem nivou</w:t>
            </w:r>
          </w:p>
        </w:tc>
        <w:tc>
          <w:tcPr>
            <w:tcW w:w="459" w:type="dxa"/>
          </w:tcPr>
          <w:p w14:paraId="021AD2BA" w14:textId="77777777" w:rsidR="003D192D" w:rsidRPr="005C2C1E" w:rsidRDefault="003D192D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5A12E9B5" w14:textId="7ACB75CB" w:rsidR="003D192D" w:rsidRPr="005C2C1E" w:rsidRDefault="006B0886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229CB12E" w14:textId="6A72DE6A" w:rsidR="003D192D" w:rsidRPr="005C2C1E" w:rsidRDefault="006B0886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7045F5D1" w14:textId="53CB680A" w:rsidR="003D192D" w:rsidRPr="005C2C1E" w:rsidRDefault="006B0886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3" w:type="dxa"/>
          </w:tcPr>
          <w:p w14:paraId="46F45766" w14:textId="3D63382D" w:rsidR="003D192D" w:rsidRPr="005C2C1E" w:rsidRDefault="006B0886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4" w:type="dxa"/>
          </w:tcPr>
          <w:p w14:paraId="26C9C34A" w14:textId="226EE972" w:rsidR="003D192D" w:rsidRPr="005C2C1E" w:rsidRDefault="006B0886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2193" w:type="dxa"/>
          </w:tcPr>
          <w:p w14:paraId="654E472A" w14:textId="77777777" w:rsidR="003D192D" w:rsidRDefault="006B0886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Općina Vogošća</w:t>
            </w:r>
          </w:p>
          <w:p w14:paraId="30D7C65D" w14:textId="4EB2E245" w:rsidR="006B0886" w:rsidRDefault="006B0886">
            <w:pPr>
              <w:rPr>
                <w:rFonts w:ascii="Abel Pro" w:hAnsi="Abel Pro"/>
                <w:sz w:val="20"/>
                <w:szCs w:val="20"/>
              </w:rPr>
            </w:pPr>
            <w:r w:rsidRPr="00AC1FAC">
              <w:rPr>
                <w:rFonts w:ascii="Abel Pro" w:hAnsi="Abel Pro"/>
                <w:sz w:val="20"/>
                <w:szCs w:val="20"/>
              </w:rPr>
              <w:t>Komisij</w:t>
            </w:r>
            <w:r>
              <w:rPr>
                <w:rFonts w:ascii="Abel Pro" w:hAnsi="Abel Pro"/>
                <w:sz w:val="20"/>
                <w:szCs w:val="20"/>
              </w:rPr>
              <w:t xml:space="preserve">a </w:t>
            </w:r>
            <w:r w:rsidRPr="00AC1FAC">
              <w:rPr>
                <w:rFonts w:ascii="Abel Pro" w:hAnsi="Abel Pro"/>
                <w:sz w:val="20"/>
                <w:szCs w:val="20"/>
              </w:rPr>
              <w:t>za ljudska prava, mlade i ravnopravnost spolova</w:t>
            </w:r>
          </w:p>
          <w:p w14:paraId="2555C28E" w14:textId="1385FD8B" w:rsidR="006B0886" w:rsidRPr="005C2C1E" w:rsidRDefault="006B0886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Nevladine organizacije</w:t>
            </w:r>
          </w:p>
        </w:tc>
        <w:tc>
          <w:tcPr>
            <w:tcW w:w="2188" w:type="dxa"/>
          </w:tcPr>
          <w:p w14:paraId="66157ECD" w14:textId="11CBD598" w:rsidR="003D192D" w:rsidRPr="00794594" w:rsidRDefault="002B5D5C" w:rsidP="00794594">
            <w:pPr>
              <w:jc w:val="center"/>
              <w:rPr>
                <w:rFonts w:ascii="Abel Pro" w:hAnsi="Abel Pro"/>
                <w:sz w:val="40"/>
                <w:szCs w:val="40"/>
              </w:rPr>
            </w:pPr>
            <w:r w:rsidRPr="00794594">
              <w:rPr>
                <w:rFonts w:ascii="Abel Pro" w:hAnsi="Abel Pro"/>
                <w:sz w:val="40"/>
                <w:szCs w:val="40"/>
              </w:rPr>
              <w:t>-</w:t>
            </w:r>
          </w:p>
        </w:tc>
      </w:tr>
      <w:tr w:rsidR="003D192D" w:rsidRPr="005C2C1E" w14:paraId="2645E230" w14:textId="77777777" w:rsidTr="00956353">
        <w:trPr>
          <w:trHeight w:val="1524"/>
        </w:trPr>
        <w:tc>
          <w:tcPr>
            <w:tcW w:w="2187" w:type="dxa"/>
            <w:vMerge/>
          </w:tcPr>
          <w:p w14:paraId="5BE59C92" w14:textId="77777777" w:rsidR="003D192D" w:rsidRPr="005C2C1E" w:rsidRDefault="003D192D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70" w:type="dxa"/>
            <w:vMerge/>
          </w:tcPr>
          <w:p w14:paraId="12B4800F" w14:textId="77777777" w:rsidR="003D192D" w:rsidRPr="005C2C1E" w:rsidRDefault="003D192D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9" w:type="dxa"/>
          </w:tcPr>
          <w:p w14:paraId="75C0DE6F" w14:textId="5854914E" w:rsidR="003D192D" w:rsidRDefault="003D192D" w:rsidP="003D192D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Poticati na umrežavanje mladih kroz druženja, razmjene, učenje i druge aktivnosti unutar zajednice</w:t>
            </w:r>
          </w:p>
          <w:p w14:paraId="31A16BF5" w14:textId="77777777" w:rsidR="003D192D" w:rsidRPr="005C2C1E" w:rsidRDefault="003D192D" w:rsidP="003D192D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59" w:type="dxa"/>
          </w:tcPr>
          <w:p w14:paraId="18B76BCD" w14:textId="77777777" w:rsidR="003D192D" w:rsidRPr="005C2C1E" w:rsidRDefault="003D192D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4FAF4A20" w14:textId="34131C85" w:rsidR="003D192D" w:rsidRPr="005C2C1E" w:rsidRDefault="006B0886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12BB7F60" w14:textId="5C39D941" w:rsidR="003D192D" w:rsidRPr="005C2C1E" w:rsidRDefault="006B0886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3E123FDF" w14:textId="325082A2" w:rsidR="003D192D" w:rsidRPr="005C2C1E" w:rsidRDefault="006B0886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3" w:type="dxa"/>
          </w:tcPr>
          <w:p w14:paraId="5D29181D" w14:textId="55B04988" w:rsidR="003D192D" w:rsidRPr="005C2C1E" w:rsidRDefault="006B0886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4" w:type="dxa"/>
          </w:tcPr>
          <w:p w14:paraId="0C8F0307" w14:textId="6701C796" w:rsidR="003D192D" w:rsidRPr="005C2C1E" w:rsidRDefault="006B0886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2193" w:type="dxa"/>
          </w:tcPr>
          <w:p w14:paraId="6573EBFF" w14:textId="379B363E" w:rsidR="003D192D" w:rsidRPr="005C2C1E" w:rsidRDefault="006B0886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Općina Vogošća u saradnji sa organizacijama i neforma</w:t>
            </w:r>
            <w:r w:rsidR="000E087F">
              <w:rPr>
                <w:rFonts w:ascii="Abel Pro" w:hAnsi="Abel Pro"/>
                <w:sz w:val="20"/>
                <w:szCs w:val="20"/>
              </w:rPr>
              <w:t>l</w:t>
            </w:r>
            <w:r>
              <w:rPr>
                <w:rFonts w:ascii="Abel Pro" w:hAnsi="Abel Pro"/>
                <w:sz w:val="20"/>
                <w:szCs w:val="20"/>
              </w:rPr>
              <w:t>nim grupama mladih</w:t>
            </w:r>
          </w:p>
        </w:tc>
        <w:tc>
          <w:tcPr>
            <w:tcW w:w="2188" w:type="dxa"/>
          </w:tcPr>
          <w:p w14:paraId="2B318847" w14:textId="53CDDE8A" w:rsidR="003D192D" w:rsidRPr="00794594" w:rsidRDefault="002B5D5C" w:rsidP="00794594">
            <w:pPr>
              <w:jc w:val="center"/>
              <w:rPr>
                <w:rFonts w:ascii="Abel Pro" w:hAnsi="Abel Pro"/>
                <w:sz w:val="40"/>
                <w:szCs w:val="40"/>
              </w:rPr>
            </w:pPr>
            <w:r w:rsidRPr="00794594">
              <w:rPr>
                <w:rFonts w:ascii="Abel Pro" w:hAnsi="Abel Pro"/>
                <w:sz w:val="40"/>
                <w:szCs w:val="40"/>
              </w:rPr>
              <w:t>-</w:t>
            </w:r>
          </w:p>
        </w:tc>
      </w:tr>
      <w:tr w:rsidR="00CA724E" w:rsidRPr="005C2C1E" w14:paraId="5AD13A9D" w14:textId="77777777" w:rsidTr="00956353">
        <w:trPr>
          <w:trHeight w:val="1361"/>
        </w:trPr>
        <w:tc>
          <w:tcPr>
            <w:tcW w:w="2187" w:type="dxa"/>
            <w:vMerge/>
          </w:tcPr>
          <w:p w14:paraId="4E4C2498" w14:textId="77777777" w:rsidR="00CA724E" w:rsidRPr="005C2C1E" w:rsidRDefault="00CA724E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70" w:type="dxa"/>
            <w:vMerge/>
          </w:tcPr>
          <w:p w14:paraId="5A24C398" w14:textId="77777777" w:rsidR="00CA724E" w:rsidRPr="005C2C1E" w:rsidRDefault="00CA724E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9" w:type="dxa"/>
          </w:tcPr>
          <w:p w14:paraId="4F707908" w14:textId="127ECD68" w:rsidR="00CA724E" w:rsidRPr="005C2C1E" w:rsidRDefault="00CA724E" w:rsidP="003D192D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Jačati kapacitete Službe za privredu, integrisani lokani razvoj i društvene djelatnosti</w:t>
            </w:r>
          </w:p>
        </w:tc>
        <w:tc>
          <w:tcPr>
            <w:tcW w:w="459" w:type="dxa"/>
          </w:tcPr>
          <w:p w14:paraId="28E00771" w14:textId="77777777" w:rsidR="00CA724E" w:rsidRPr="005C2C1E" w:rsidRDefault="00CA724E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358A443B" w14:textId="652303C5" w:rsidR="00CA724E" w:rsidRPr="005C2C1E" w:rsidRDefault="00CA724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14685E88" w14:textId="0B5495E1" w:rsidR="00CA724E" w:rsidRPr="005C2C1E" w:rsidRDefault="00CA724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02FF4BBF" w14:textId="77777777" w:rsidR="00CA724E" w:rsidRPr="005C2C1E" w:rsidRDefault="00CA724E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3" w:type="dxa"/>
          </w:tcPr>
          <w:p w14:paraId="170984AE" w14:textId="77777777" w:rsidR="00CA724E" w:rsidRPr="005C2C1E" w:rsidRDefault="00CA724E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4" w:type="dxa"/>
          </w:tcPr>
          <w:p w14:paraId="6333B3B8" w14:textId="77777777" w:rsidR="00CA724E" w:rsidRPr="005C2C1E" w:rsidRDefault="00CA724E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3" w:type="dxa"/>
          </w:tcPr>
          <w:p w14:paraId="518286A4" w14:textId="7EB985A8" w:rsidR="00CA724E" w:rsidRPr="005C2C1E" w:rsidRDefault="00CA724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Općina Vogošća</w:t>
            </w:r>
          </w:p>
        </w:tc>
        <w:tc>
          <w:tcPr>
            <w:tcW w:w="2188" w:type="dxa"/>
            <w:vMerge w:val="restart"/>
          </w:tcPr>
          <w:p w14:paraId="17741188" w14:textId="2FF88096" w:rsidR="00CA724E" w:rsidRPr="005C2C1E" w:rsidRDefault="00CA724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Nisu potrebna dodatna sredstva</w:t>
            </w:r>
          </w:p>
        </w:tc>
      </w:tr>
      <w:tr w:rsidR="00CA724E" w:rsidRPr="005C2C1E" w14:paraId="0CE90130" w14:textId="77777777" w:rsidTr="00956353">
        <w:trPr>
          <w:trHeight w:val="6463"/>
        </w:trPr>
        <w:tc>
          <w:tcPr>
            <w:tcW w:w="2187" w:type="dxa"/>
            <w:vMerge/>
          </w:tcPr>
          <w:p w14:paraId="21B3CDFE" w14:textId="77777777" w:rsidR="00CA724E" w:rsidRPr="005C2C1E" w:rsidRDefault="00CA724E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70" w:type="dxa"/>
            <w:vMerge/>
          </w:tcPr>
          <w:p w14:paraId="09F25D92" w14:textId="77777777" w:rsidR="00CA724E" w:rsidRPr="005C2C1E" w:rsidRDefault="00CA724E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9" w:type="dxa"/>
          </w:tcPr>
          <w:p w14:paraId="31FC6AC7" w14:textId="77777777" w:rsidR="00CA724E" w:rsidRPr="005C2C1E" w:rsidRDefault="00CA724E" w:rsidP="003D192D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59" w:type="dxa"/>
          </w:tcPr>
          <w:p w14:paraId="3B992BBC" w14:textId="77777777" w:rsidR="00CA724E" w:rsidRPr="005C2C1E" w:rsidRDefault="00CA724E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7E2FA429" w14:textId="77777777" w:rsidR="00CA724E" w:rsidRPr="005C2C1E" w:rsidRDefault="00CA724E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04B9A312" w14:textId="77777777" w:rsidR="00CA724E" w:rsidRPr="005C2C1E" w:rsidRDefault="00CA724E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60B1ABD9" w14:textId="77777777" w:rsidR="00CA724E" w:rsidRPr="005C2C1E" w:rsidRDefault="00CA724E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3" w:type="dxa"/>
          </w:tcPr>
          <w:p w14:paraId="1B1A9A85" w14:textId="77777777" w:rsidR="00CA724E" w:rsidRPr="005C2C1E" w:rsidRDefault="00CA724E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4" w:type="dxa"/>
          </w:tcPr>
          <w:p w14:paraId="66A6AF5D" w14:textId="77777777" w:rsidR="00CA724E" w:rsidRPr="005C2C1E" w:rsidRDefault="00CA724E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3" w:type="dxa"/>
          </w:tcPr>
          <w:p w14:paraId="23A274D4" w14:textId="77777777" w:rsidR="00CA724E" w:rsidRPr="005C2C1E" w:rsidRDefault="00CA724E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88" w:type="dxa"/>
            <w:vMerge/>
          </w:tcPr>
          <w:p w14:paraId="2A68AE07" w14:textId="77777777" w:rsidR="00CA724E" w:rsidRPr="005C2C1E" w:rsidRDefault="00CA724E">
            <w:pPr>
              <w:rPr>
                <w:rFonts w:ascii="Abel Pro" w:hAnsi="Abel Pro"/>
                <w:sz w:val="20"/>
                <w:szCs w:val="20"/>
              </w:rPr>
            </w:pPr>
          </w:p>
        </w:tc>
      </w:tr>
    </w:tbl>
    <w:p w14:paraId="7568C1DA" w14:textId="77777777" w:rsidR="00956353" w:rsidRDefault="00956353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87"/>
        <w:gridCol w:w="2170"/>
        <w:gridCol w:w="2199"/>
        <w:gridCol w:w="459"/>
        <w:gridCol w:w="460"/>
        <w:gridCol w:w="460"/>
        <w:gridCol w:w="460"/>
        <w:gridCol w:w="463"/>
        <w:gridCol w:w="464"/>
        <w:gridCol w:w="2193"/>
        <w:gridCol w:w="2188"/>
      </w:tblGrid>
      <w:tr w:rsidR="002F75B4" w:rsidRPr="005C2C1E" w14:paraId="513B6B1C" w14:textId="77777777" w:rsidTr="003D192D">
        <w:tc>
          <w:tcPr>
            <w:tcW w:w="13703" w:type="dxa"/>
            <w:gridSpan w:val="11"/>
          </w:tcPr>
          <w:p w14:paraId="702186C0" w14:textId="13F9E8E8" w:rsidR="002F75B4" w:rsidRPr="005C2C1E" w:rsidRDefault="002F75B4">
            <w:pPr>
              <w:rPr>
                <w:rFonts w:ascii="Abel Pro" w:hAnsi="Abel Pro"/>
                <w:sz w:val="20"/>
                <w:szCs w:val="20"/>
              </w:rPr>
            </w:pPr>
            <w:bookmarkStart w:id="33" w:name="_Hlk230870711"/>
            <w:r w:rsidRPr="005C2C1E">
              <w:rPr>
                <w:rFonts w:ascii="Abel Pro" w:hAnsi="Abel Pro"/>
                <w:sz w:val="20"/>
                <w:szCs w:val="20"/>
              </w:rPr>
              <w:t>Prioritet 3.</w:t>
            </w:r>
            <w:r w:rsidR="005E1CD4" w:rsidRPr="005C2C1E">
              <w:rPr>
                <w:rFonts w:ascii="Abel Pro" w:hAnsi="Abel Pro"/>
                <w:sz w:val="20"/>
                <w:szCs w:val="20"/>
              </w:rPr>
              <w:t>2</w:t>
            </w:r>
            <w:r w:rsidRPr="005C2C1E">
              <w:rPr>
                <w:rFonts w:ascii="Abel Pro" w:hAnsi="Abel Pro"/>
                <w:sz w:val="20"/>
                <w:szCs w:val="20"/>
              </w:rPr>
              <w:t xml:space="preserve">. </w:t>
            </w:r>
            <w:r w:rsidR="005E1CD4" w:rsidRPr="005C2C1E">
              <w:rPr>
                <w:rFonts w:ascii="Abel Pro" w:hAnsi="Abel Pro"/>
                <w:sz w:val="20"/>
                <w:szCs w:val="20"/>
              </w:rPr>
              <w:t>Kultura i sport kao pokretači društvenog aktivizma i aktivnog učešća mladih</w:t>
            </w:r>
            <w:bookmarkEnd w:id="33"/>
          </w:p>
        </w:tc>
      </w:tr>
      <w:tr w:rsidR="00E673D8" w:rsidRPr="005C2C1E" w14:paraId="63FE3814" w14:textId="77777777" w:rsidTr="00593F71">
        <w:trPr>
          <w:trHeight w:val="1128"/>
        </w:trPr>
        <w:tc>
          <w:tcPr>
            <w:tcW w:w="2187" w:type="dxa"/>
            <w:vMerge w:val="restart"/>
          </w:tcPr>
          <w:p w14:paraId="600893E5" w14:textId="77777777" w:rsidR="00E673D8" w:rsidRPr="005C2C1E" w:rsidRDefault="00E673D8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Nedostatak sale za borilačke sportove i gimnastiku</w:t>
            </w:r>
          </w:p>
          <w:p w14:paraId="670289FA" w14:textId="77777777" w:rsidR="00E673D8" w:rsidRPr="005C2C1E" w:rsidRDefault="00E673D8">
            <w:pPr>
              <w:rPr>
                <w:rFonts w:ascii="Abel Pro" w:hAnsi="Abel Pro"/>
                <w:sz w:val="20"/>
                <w:szCs w:val="20"/>
              </w:rPr>
            </w:pPr>
          </w:p>
          <w:p w14:paraId="41C65D5F" w14:textId="77777777" w:rsidR="00E673D8" w:rsidRPr="005C2C1E" w:rsidRDefault="00E673D8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Neadekvatni uslovi u postojećim sportskim objektima</w:t>
            </w:r>
          </w:p>
          <w:p w14:paraId="74863DE4" w14:textId="77777777" w:rsidR="00E673D8" w:rsidRPr="005C2C1E" w:rsidRDefault="00E673D8">
            <w:pPr>
              <w:rPr>
                <w:rFonts w:ascii="Abel Pro" w:hAnsi="Abel Pro"/>
                <w:sz w:val="20"/>
                <w:szCs w:val="20"/>
              </w:rPr>
            </w:pPr>
          </w:p>
          <w:p w14:paraId="01AB3A4B" w14:textId="77777777" w:rsidR="00E673D8" w:rsidRPr="005C2C1E" w:rsidRDefault="00E673D8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Pomoćni teren na stadionu „Hakija Mršo“ nije u funkciji</w:t>
            </w:r>
          </w:p>
          <w:p w14:paraId="00445ECF" w14:textId="77777777" w:rsidR="00E673D8" w:rsidRPr="005C2C1E" w:rsidRDefault="00E673D8">
            <w:pPr>
              <w:rPr>
                <w:rFonts w:ascii="Abel Pro" w:hAnsi="Abel Pro"/>
                <w:sz w:val="20"/>
                <w:szCs w:val="20"/>
              </w:rPr>
            </w:pPr>
          </w:p>
          <w:p w14:paraId="70FE0953" w14:textId="7D4DF3A4" w:rsidR="00E673D8" w:rsidRPr="005C2C1E" w:rsidRDefault="00E673D8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Nedovoljno interesovanje mladih za društvene i kulturne aktivnosti</w:t>
            </w:r>
          </w:p>
        </w:tc>
        <w:tc>
          <w:tcPr>
            <w:tcW w:w="2170" w:type="dxa"/>
            <w:vMerge w:val="restart"/>
          </w:tcPr>
          <w:p w14:paraId="5CB8962F" w14:textId="3F01E592" w:rsidR="00E673D8" w:rsidRPr="005C2C1E" w:rsidRDefault="00E673D8">
            <w:pPr>
              <w:rPr>
                <w:rFonts w:ascii="Abel Pro" w:hAnsi="Abel Pro"/>
                <w:sz w:val="20"/>
                <w:szCs w:val="20"/>
              </w:rPr>
            </w:pPr>
            <w:bookmarkStart w:id="34" w:name="_Hlk230871534"/>
            <w:r w:rsidRPr="005C2C1E">
              <w:rPr>
                <w:rFonts w:ascii="Abel Pro" w:hAnsi="Abel Pro"/>
                <w:sz w:val="20"/>
                <w:szCs w:val="20"/>
              </w:rPr>
              <w:t>3.2.1.Unaprjeđivati infrastrukturu za bavljenje sportom i kulturom na području općine</w:t>
            </w:r>
            <w:bookmarkEnd w:id="34"/>
          </w:p>
        </w:tc>
        <w:tc>
          <w:tcPr>
            <w:tcW w:w="2199" w:type="dxa"/>
          </w:tcPr>
          <w:p w14:paraId="4CAE5352" w14:textId="77777777" w:rsidR="00E673D8" w:rsidRPr="005C2C1E" w:rsidRDefault="00E673D8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Mapiranje potreba kulturno-sportskih objekata na području općine Vogošća</w:t>
            </w:r>
          </w:p>
          <w:p w14:paraId="30666B9B" w14:textId="4F355F33" w:rsidR="00E673D8" w:rsidRPr="005C2C1E" w:rsidRDefault="00E673D8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59" w:type="dxa"/>
          </w:tcPr>
          <w:p w14:paraId="643AEDAD" w14:textId="77777777" w:rsidR="00E673D8" w:rsidRPr="005C2C1E" w:rsidRDefault="00E673D8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43BCF3EB" w14:textId="28A74996" w:rsidR="00E673D8" w:rsidRPr="005C2C1E" w:rsidRDefault="001E53D3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42E651B1" w14:textId="34BEC1A8" w:rsidR="00E673D8" w:rsidRPr="005C2C1E" w:rsidRDefault="001E53D3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18D8CC8B" w14:textId="182B177E" w:rsidR="00E673D8" w:rsidRPr="005C2C1E" w:rsidRDefault="00E673D8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3" w:type="dxa"/>
          </w:tcPr>
          <w:p w14:paraId="502BB0C9" w14:textId="028DE231" w:rsidR="00E673D8" w:rsidRPr="005C2C1E" w:rsidRDefault="00E673D8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4" w:type="dxa"/>
          </w:tcPr>
          <w:p w14:paraId="3729E304" w14:textId="77777777" w:rsidR="00E673D8" w:rsidRPr="005C2C1E" w:rsidRDefault="00E673D8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3" w:type="dxa"/>
          </w:tcPr>
          <w:p w14:paraId="058CB9AC" w14:textId="77777777" w:rsidR="00E673D8" w:rsidRDefault="001E53D3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Općina Vogošća</w:t>
            </w:r>
          </w:p>
          <w:p w14:paraId="6DD95A29" w14:textId="77777777" w:rsidR="001E53D3" w:rsidRDefault="001E53D3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Javna ustanova Kulturno-sportski centar Vogošća</w:t>
            </w:r>
          </w:p>
          <w:p w14:paraId="21163F32" w14:textId="77777777" w:rsidR="001E53D3" w:rsidRDefault="001E53D3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 xml:space="preserve">Udruženja iz oblasti kulture </w:t>
            </w:r>
          </w:p>
          <w:p w14:paraId="5CF6DBAE" w14:textId="49995906" w:rsidR="001E53D3" w:rsidRPr="005C2C1E" w:rsidRDefault="001E53D3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Sportski klubovi i udruženja</w:t>
            </w:r>
          </w:p>
        </w:tc>
        <w:tc>
          <w:tcPr>
            <w:tcW w:w="2188" w:type="dxa"/>
          </w:tcPr>
          <w:p w14:paraId="2E8EF3AD" w14:textId="3A696746" w:rsidR="00E673D8" w:rsidRDefault="002B5D5C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7.000,00 KM na godišnjem nivou</w:t>
            </w:r>
          </w:p>
          <w:p w14:paraId="05568A24" w14:textId="212C8004" w:rsidR="002B5D5C" w:rsidRPr="005C2C1E" w:rsidRDefault="002B5D5C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Ukupno: 42.000,00 KM</w:t>
            </w:r>
          </w:p>
        </w:tc>
      </w:tr>
      <w:tr w:rsidR="00E673D8" w:rsidRPr="005C2C1E" w14:paraId="0C65DDE9" w14:textId="77777777" w:rsidTr="00593F71">
        <w:trPr>
          <w:trHeight w:val="1380"/>
        </w:trPr>
        <w:tc>
          <w:tcPr>
            <w:tcW w:w="2187" w:type="dxa"/>
            <w:vMerge/>
          </w:tcPr>
          <w:p w14:paraId="66858F6E" w14:textId="77777777" w:rsidR="00E673D8" w:rsidRPr="005C2C1E" w:rsidRDefault="00E673D8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70" w:type="dxa"/>
            <w:vMerge/>
          </w:tcPr>
          <w:p w14:paraId="2CDC5756" w14:textId="77777777" w:rsidR="00E673D8" w:rsidRPr="005C2C1E" w:rsidRDefault="00E673D8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9" w:type="dxa"/>
          </w:tcPr>
          <w:p w14:paraId="79E568E0" w14:textId="77777777" w:rsidR="00E673D8" w:rsidRPr="005C2C1E" w:rsidRDefault="00E673D8" w:rsidP="00593F71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 xml:space="preserve">Organizirati sastanke sa sportskim klubovima i udruženjima koja se bave kulturom u cilju prepoznavanja potreba </w:t>
            </w:r>
          </w:p>
          <w:p w14:paraId="1C0F590F" w14:textId="4F475C5F" w:rsidR="00E673D8" w:rsidRPr="005C2C1E" w:rsidRDefault="00E673D8" w:rsidP="00593F71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59" w:type="dxa"/>
          </w:tcPr>
          <w:p w14:paraId="13D84D9F" w14:textId="77777777" w:rsidR="00E673D8" w:rsidRPr="005C2C1E" w:rsidRDefault="00E673D8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6C2696F0" w14:textId="5CA943E1" w:rsidR="00E673D8" w:rsidRPr="005C2C1E" w:rsidRDefault="001857D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1F796EA6" w14:textId="649DFEFB" w:rsidR="00E673D8" w:rsidRPr="005C2C1E" w:rsidRDefault="001857D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10969AB8" w14:textId="1C4BC0C6" w:rsidR="00E673D8" w:rsidRPr="005C2C1E" w:rsidRDefault="001857D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3" w:type="dxa"/>
          </w:tcPr>
          <w:p w14:paraId="7CBA3219" w14:textId="212F1A63" w:rsidR="00E673D8" w:rsidRPr="005C2C1E" w:rsidRDefault="001857D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4" w:type="dxa"/>
          </w:tcPr>
          <w:p w14:paraId="0E20DE33" w14:textId="2714131F" w:rsidR="00E673D8" w:rsidRPr="005C2C1E" w:rsidRDefault="001857D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2193" w:type="dxa"/>
          </w:tcPr>
          <w:p w14:paraId="1DF8FA69" w14:textId="4DDE1A71" w:rsidR="00E673D8" w:rsidRPr="005C2C1E" w:rsidRDefault="001E53D3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Općina Vogošća</w:t>
            </w:r>
            <w:r w:rsidR="001857D2">
              <w:rPr>
                <w:rFonts w:ascii="Abel Pro" w:hAnsi="Abel Pro"/>
                <w:sz w:val="20"/>
                <w:szCs w:val="20"/>
              </w:rPr>
              <w:t xml:space="preserve"> - </w:t>
            </w:r>
            <w:r w:rsidR="001857D2" w:rsidRPr="001857D2">
              <w:rPr>
                <w:rFonts w:ascii="Abel Pro" w:hAnsi="Abel Pro"/>
                <w:sz w:val="20"/>
                <w:szCs w:val="20"/>
              </w:rPr>
              <w:t>Služba za privredu, integrisani lokalni razvoj i društvene djelatnosti</w:t>
            </w:r>
          </w:p>
        </w:tc>
        <w:tc>
          <w:tcPr>
            <w:tcW w:w="2188" w:type="dxa"/>
          </w:tcPr>
          <w:p w14:paraId="73AB443D" w14:textId="4337E355" w:rsidR="00E673D8" w:rsidRPr="00CA724E" w:rsidRDefault="002B5D5C" w:rsidP="00CA724E">
            <w:pPr>
              <w:jc w:val="center"/>
              <w:rPr>
                <w:rFonts w:ascii="Abel Pro" w:hAnsi="Abel Pro"/>
                <w:sz w:val="40"/>
                <w:szCs w:val="40"/>
              </w:rPr>
            </w:pPr>
            <w:r w:rsidRPr="00CA724E">
              <w:rPr>
                <w:rFonts w:ascii="Abel Pro" w:hAnsi="Abel Pro"/>
                <w:sz w:val="40"/>
                <w:szCs w:val="40"/>
              </w:rPr>
              <w:t>-</w:t>
            </w:r>
          </w:p>
        </w:tc>
      </w:tr>
      <w:tr w:rsidR="00E673D8" w:rsidRPr="005C2C1E" w14:paraId="1A3DB5DA" w14:textId="77777777" w:rsidTr="00593F71">
        <w:trPr>
          <w:trHeight w:val="1680"/>
        </w:trPr>
        <w:tc>
          <w:tcPr>
            <w:tcW w:w="2187" w:type="dxa"/>
            <w:vMerge/>
          </w:tcPr>
          <w:p w14:paraId="0233AD4E" w14:textId="77777777" w:rsidR="00E673D8" w:rsidRPr="005C2C1E" w:rsidRDefault="00E673D8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70" w:type="dxa"/>
            <w:vMerge/>
          </w:tcPr>
          <w:p w14:paraId="138C3074" w14:textId="77777777" w:rsidR="00E673D8" w:rsidRPr="005C2C1E" w:rsidRDefault="00E673D8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9" w:type="dxa"/>
          </w:tcPr>
          <w:p w14:paraId="73F3845A" w14:textId="77777777" w:rsidR="00E673D8" w:rsidRPr="005C2C1E" w:rsidRDefault="00E673D8" w:rsidP="00593F71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Inicirati podršku višeg nivoa vlasti  za obnovu postojećih ili izgradnju novih objekata za sportske i kulturne aktivnosti</w:t>
            </w:r>
          </w:p>
          <w:p w14:paraId="042B7E94" w14:textId="438023B2" w:rsidR="00E673D8" w:rsidRPr="005C2C1E" w:rsidRDefault="00E673D8" w:rsidP="00593F71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59" w:type="dxa"/>
          </w:tcPr>
          <w:p w14:paraId="13A3B33C" w14:textId="77777777" w:rsidR="00E673D8" w:rsidRPr="005C2C1E" w:rsidRDefault="00E673D8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0A1FB282" w14:textId="482E46DB" w:rsidR="00E673D8" w:rsidRPr="005C2C1E" w:rsidRDefault="001857D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7D0FD10E" w14:textId="32611B0C" w:rsidR="00E673D8" w:rsidRPr="005C2C1E" w:rsidRDefault="001857D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62D41040" w14:textId="52576CE1" w:rsidR="00E673D8" w:rsidRPr="005C2C1E" w:rsidRDefault="001857D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3" w:type="dxa"/>
          </w:tcPr>
          <w:p w14:paraId="7C80655A" w14:textId="7EF8E58D" w:rsidR="00E673D8" w:rsidRPr="005C2C1E" w:rsidRDefault="001857D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4" w:type="dxa"/>
          </w:tcPr>
          <w:p w14:paraId="64BD226F" w14:textId="2D8B4F0E" w:rsidR="00E673D8" w:rsidRPr="005C2C1E" w:rsidRDefault="001857D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2193" w:type="dxa"/>
          </w:tcPr>
          <w:p w14:paraId="7DAADD69" w14:textId="77777777" w:rsidR="00E673D8" w:rsidRDefault="001857D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Općinsko vijeće</w:t>
            </w:r>
          </w:p>
          <w:p w14:paraId="686BFE0D" w14:textId="77777777" w:rsidR="001857D2" w:rsidRDefault="001857D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Općinski načelnik</w:t>
            </w:r>
          </w:p>
          <w:p w14:paraId="46DED62A" w14:textId="11FE2BBE" w:rsidR="001857D2" w:rsidRPr="005C2C1E" w:rsidRDefault="001857D2">
            <w:pPr>
              <w:rPr>
                <w:rFonts w:ascii="Abel Pro" w:hAnsi="Abel Pro"/>
                <w:sz w:val="20"/>
                <w:szCs w:val="20"/>
              </w:rPr>
            </w:pPr>
            <w:r w:rsidRPr="001857D2">
              <w:rPr>
                <w:rFonts w:ascii="Abel Pro" w:hAnsi="Abel Pro"/>
                <w:sz w:val="20"/>
                <w:szCs w:val="20"/>
              </w:rPr>
              <w:t>Služba za privredu, integrisani lokalni razvoj i društvene djelatnosti</w:t>
            </w:r>
          </w:p>
        </w:tc>
        <w:tc>
          <w:tcPr>
            <w:tcW w:w="2188" w:type="dxa"/>
          </w:tcPr>
          <w:p w14:paraId="6DCADAED" w14:textId="52191177" w:rsidR="00E673D8" w:rsidRPr="00CA724E" w:rsidRDefault="002B5D5C" w:rsidP="00CA724E">
            <w:pPr>
              <w:jc w:val="center"/>
              <w:rPr>
                <w:rFonts w:ascii="Abel Pro" w:hAnsi="Abel Pro"/>
                <w:sz w:val="40"/>
                <w:szCs w:val="40"/>
              </w:rPr>
            </w:pPr>
            <w:r w:rsidRPr="00CA724E">
              <w:rPr>
                <w:rFonts w:ascii="Abel Pro" w:hAnsi="Abel Pro"/>
                <w:sz w:val="40"/>
                <w:szCs w:val="40"/>
              </w:rPr>
              <w:t>-</w:t>
            </w:r>
          </w:p>
        </w:tc>
      </w:tr>
      <w:tr w:rsidR="00E673D8" w:rsidRPr="005C2C1E" w14:paraId="60C4A2AA" w14:textId="77777777" w:rsidTr="00593F71">
        <w:trPr>
          <w:trHeight w:val="1068"/>
        </w:trPr>
        <w:tc>
          <w:tcPr>
            <w:tcW w:w="2187" w:type="dxa"/>
            <w:vMerge/>
          </w:tcPr>
          <w:p w14:paraId="28F87579" w14:textId="77777777" w:rsidR="00E673D8" w:rsidRPr="005C2C1E" w:rsidRDefault="00E673D8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70" w:type="dxa"/>
            <w:vMerge/>
          </w:tcPr>
          <w:p w14:paraId="5EBF75C0" w14:textId="77777777" w:rsidR="00E673D8" w:rsidRPr="005C2C1E" w:rsidRDefault="00E673D8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9" w:type="dxa"/>
          </w:tcPr>
          <w:p w14:paraId="51DB45A9" w14:textId="77777777" w:rsidR="00E673D8" w:rsidRPr="005C2C1E" w:rsidRDefault="00E673D8" w:rsidP="00593F71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Rekonstrukcija prostora za sportske i kulturne aktivnosti na području općine</w:t>
            </w:r>
          </w:p>
          <w:p w14:paraId="72153BEF" w14:textId="60691456" w:rsidR="00E673D8" w:rsidRPr="005C2C1E" w:rsidRDefault="00E673D8" w:rsidP="00593F71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59" w:type="dxa"/>
          </w:tcPr>
          <w:p w14:paraId="33A94353" w14:textId="77777777" w:rsidR="00E673D8" w:rsidRPr="005C2C1E" w:rsidRDefault="00E673D8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7F889899" w14:textId="3CFDECD0" w:rsidR="00E673D8" w:rsidRPr="005C2C1E" w:rsidRDefault="00F0177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3653106E" w14:textId="7472A946" w:rsidR="00E673D8" w:rsidRPr="005C2C1E" w:rsidRDefault="00F0177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2BAA26B3" w14:textId="6DD4C7BB" w:rsidR="00E673D8" w:rsidRPr="005C2C1E" w:rsidRDefault="00F0177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3" w:type="dxa"/>
          </w:tcPr>
          <w:p w14:paraId="399B7998" w14:textId="16FF40F4" w:rsidR="00E673D8" w:rsidRPr="005C2C1E" w:rsidRDefault="00F0177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4" w:type="dxa"/>
          </w:tcPr>
          <w:p w14:paraId="1C948A85" w14:textId="596B9965" w:rsidR="00E673D8" w:rsidRPr="005C2C1E" w:rsidRDefault="00F0177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2193" w:type="dxa"/>
          </w:tcPr>
          <w:p w14:paraId="04A7E810" w14:textId="77777777" w:rsidR="00E673D8" w:rsidRDefault="001857D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Ministarstvo kulture i sporta Kantona Sarajevo</w:t>
            </w:r>
          </w:p>
          <w:p w14:paraId="0992E30A" w14:textId="131D7595" w:rsidR="001857D2" w:rsidRPr="005C2C1E" w:rsidRDefault="001857D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Federalno ministarstvo kulture i sporta u koordinaciji sa Općinom Vogošća</w:t>
            </w:r>
          </w:p>
        </w:tc>
        <w:tc>
          <w:tcPr>
            <w:tcW w:w="2188" w:type="dxa"/>
          </w:tcPr>
          <w:p w14:paraId="3C1F2EDE" w14:textId="66C14F8D" w:rsidR="00E673D8" w:rsidRDefault="002B5D5C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Godišnje: 100.000,00 KM</w:t>
            </w:r>
          </w:p>
          <w:p w14:paraId="631CBE7D" w14:textId="0859593E" w:rsidR="002B5D5C" w:rsidRPr="005C2C1E" w:rsidRDefault="002B5D5C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Ukupno: 600.000 KM</w:t>
            </w:r>
          </w:p>
        </w:tc>
      </w:tr>
      <w:tr w:rsidR="00E673D8" w:rsidRPr="005C2C1E" w14:paraId="3EF00F13" w14:textId="77777777" w:rsidTr="003B1E42">
        <w:trPr>
          <w:trHeight w:val="864"/>
        </w:trPr>
        <w:tc>
          <w:tcPr>
            <w:tcW w:w="2187" w:type="dxa"/>
            <w:vMerge/>
          </w:tcPr>
          <w:p w14:paraId="73890383" w14:textId="77777777" w:rsidR="00E673D8" w:rsidRPr="005C2C1E" w:rsidRDefault="00E673D8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70" w:type="dxa"/>
            <w:vMerge/>
          </w:tcPr>
          <w:p w14:paraId="6A58BF9C" w14:textId="77777777" w:rsidR="00E673D8" w:rsidRPr="005C2C1E" w:rsidRDefault="00E673D8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9" w:type="dxa"/>
          </w:tcPr>
          <w:p w14:paraId="69BBA9CC" w14:textId="77777777" w:rsidR="00E673D8" w:rsidRPr="005C2C1E" w:rsidRDefault="00E673D8" w:rsidP="00593F71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Nabavka opreme koja je potrebna sport i kulturu</w:t>
            </w:r>
          </w:p>
        </w:tc>
        <w:tc>
          <w:tcPr>
            <w:tcW w:w="459" w:type="dxa"/>
          </w:tcPr>
          <w:p w14:paraId="5F6DE70D" w14:textId="77777777" w:rsidR="00E673D8" w:rsidRPr="005C2C1E" w:rsidRDefault="00E673D8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1645C5CD" w14:textId="0FE89FD8" w:rsidR="00E673D8" w:rsidRPr="005C2C1E" w:rsidRDefault="00F0177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0DC2086A" w14:textId="6A48E760" w:rsidR="00E673D8" w:rsidRPr="005C2C1E" w:rsidRDefault="00F0177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67C99429" w14:textId="09E139C6" w:rsidR="00E673D8" w:rsidRPr="005C2C1E" w:rsidRDefault="00F0177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3" w:type="dxa"/>
          </w:tcPr>
          <w:p w14:paraId="3B45D7F0" w14:textId="207229FD" w:rsidR="00E673D8" w:rsidRPr="005C2C1E" w:rsidRDefault="00F0177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4" w:type="dxa"/>
          </w:tcPr>
          <w:p w14:paraId="0179F360" w14:textId="56C18635" w:rsidR="00E673D8" w:rsidRPr="005C2C1E" w:rsidRDefault="00F0177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2193" w:type="dxa"/>
          </w:tcPr>
          <w:p w14:paraId="45E36000" w14:textId="776C0237" w:rsidR="00E673D8" w:rsidRDefault="001857D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Općina Vogošća</w:t>
            </w:r>
            <w:r w:rsidR="00CA724E">
              <w:rPr>
                <w:rFonts w:ascii="Abel Pro" w:hAnsi="Abel Pro"/>
                <w:sz w:val="20"/>
                <w:szCs w:val="20"/>
              </w:rPr>
              <w:t xml:space="preserve"> </w:t>
            </w:r>
            <w:r w:rsidR="00CA724E">
              <w:rPr>
                <w:rFonts w:ascii="Abel Pro" w:hAnsi="Abel Pro"/>
                <w:sz w:val="20"/>
                <w:szCs w:val="20"/>
              </w:rPr>
              <w:t>u saradnji sa KSC Vogošća i višim nivoima vlasti</w:t>
            </w:r>
          </w:p>
          <w:p w14:paraId="3E7A4D8B" w14:textId="11414C04" w:rsidR="001857D2" w:rsidRPr="005C2C1E" w:rsidRDefault="001857D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Ministarstvo kulture i sporta Kantona Sarajevo</w:t>
            </w:r>
          </w:p>
        </w:tc>
        <w:tc>
          <w:tcPr>
            <w:tcW w:w="2188" w:type="dxa"/>
          </w:tcPr>
          <w:p w14:paraId="23414596" w14:textId="77777777" w:rsidR="00CA724E" w:rsidRDefault="00CA724E" w:rsidP="00CA724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Godišnje: 50.000,00 KM</w:t>
            </w:r>
          </w:p>
          <w:p w14:paraId="74FD92A7" w14:textId="1A1753F3" w:rsidR="00E673D8" w:rsidRPr="005C2C1E" w:rsidRDefault="00CA724E" w:rsidP="00CA724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Ukupno: 300.000,00 KM</w:t>
            </w:r>
          </w:p>
        </w:tc>
      </w:tr>
      <w:tr w:rsidR="00E673D8" w:rsidRPr="005C2C1E" w14:paraId="214FE188" w14:textId="77777777" w:rsidTr="00593F71">
        <w:trPr>
          <w:trHeight w:val="1128"/>
        </w:trPr>
        <w:tc>
          <w:tcPr>
            <w:tcW w:w="2187" w:type="dxa"/>
            <w:vMerge/>
          </w:tcPr>
          <w:p w14:paraId="13FE6985" w14:textId="77777777" w:rsidR="00E673D8" w:rsidRPr="005C2C1E" w:rsidRDefault="00E673D8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70" w:type="dxa"/>
            <w:vMerge w:val="restart"/>
          </w:tcPr>
          <w:p w14:paraId="2222DB66" w14:textId="0CCF3AA1" w:rsidR="00E673D8" w:rsidRPr="005C2C1E" w:rsidRDefault="00E673D8">
            <w:pPr>
              <w:rPr>
                <w:rFonts w:ascii="Abel Pro" w:hAnsi="Abel Pro"/>
                <w:sz w:val="20"/>
                <w:szCs w:val="20"/>
              </w:rPr>
            </w:pPr>
            <w:bookmarkStart w:id="35" w:name="_Hlk230871550"/>
            <w:r w:rsidRPr="005C2C1E">
              <w:rPr>
                <w:rFonts w:ascii="Abel Pro" w:hAnsi="Abel Pro"/>
                <w:sz w:val="20"/>
                <w:szCs w:val="20"/>
              </w:rPr>
              <w:t>3.2.2. Razvijati prilike za mlade u oblasti kulture, sporta, aktivizma</w:t>
            </w:r>
            <w:bookmarkEnd w:id="35"/>
          </w:p>
        </w:tc>
        <w:tc>
          <w:tcPr>
            <w:tcW w:w="2199" w:type="dxa"/>
          </w:tcPr>
          <w:p w14:paraId="20A68F82" w14:textId="43EAB883" w:rsidR="00E673D8" w:rsidRPr="005C2C1E" w:rsidRDefault="00E673D8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Nastaviti podršku projektima mladih iz oblasti kulture i sporta</w:t>
            </w:r>
            <w:r>
              <w:rPr>
                <w:rFonts w:ascii="Abel Pro" w:hAnsi="Abel Pro"/>
                <w:sz w:val="20"/>
                <w:szCs w:val="20"/>
              </w:rPr>
              <w:t>, aktivizma volonterizma</w:t>
            </w:r>
          </w:p>
          <w:p w14:paraId="2E47A7DB" w14:textId="4E655586" w:rsidR="00E673D8" w:rsidRPr="005C2C1E" w:rsidRDefault="00E673D8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59" w:type="dxa"/>
          </w:tcPr>
          <w:p w14:paraId="0DFF4132" w14:textId="6C3490EB" w:rsidR="00E673D8" w:rsidRPr="005C2C1E" w:rsidRDefault="001857D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1474DD54" w14:textId="37A885A0" w:rsidR="00E673D8" w:rsidRPr="005C2C1E" w:rsidRDefault="001857D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625BA1E6" w14:textId="571B2783" w:rsidR="00E673D8" w:rsidRPr="005C2C1E" w:rsidRDefault="001857D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705EF235" w14:textId="47C7A501" w:rsidR="00E673D8" w:rsidRPr="005C2C1E" w:rsidRDefault="001857D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3" w:type="dxa"/>
          </w:tcPr>
          <w:p w14:paraId="057ECC8D" w14:textId="5111FE17" w:rsidR="00E673D8" w:rsidRPr="005C2C1E" w:rsidRDefault="001857D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4" w:type="dxa"/>
          </w:tcPr>
          <w:p w14:paraId="6C79E2E9" w14:textId="3A4D9352" w:rsidR="00E673D8" w:rsidRPr="005C2C1E" w:rsidRDefault="001857D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2193" w:type="dxa"/>
          </w:tcPr>
          <w:p w14:paraId="1B02EC7F" w14:textId="0B888E68" w:rsidR="00E673D8" w:rsidRPr="005C2C1E" w:rsidRDefault="001857D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Općina Vogošća</w:t>
            </w:r>
          </w:p>
        </w:tc>
        <w:tc>
          <w:tcPr>
            <w:tcW w:w="2188" w:type="dxa"/>
          </w:tcPr>
          <w:p w14:paraId="79B83A76" w14:textId="77777777" w:rsidR="00CA724E" w:rsidRDefault="00CA724E" w:rsidP="00CA724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Godišnje: 10.000,00 KM</w:t>
            </w:r>
          </w:p>
          <w:p w14:paraId="5A3794AF" w14:textId="2BA7B6E1" w:rsidR="00CA724E" w:rsidRPr="005C2C1E" w:rsidRDefault="00CA724E" w:rsidP="00CA724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Ukupno: 60.000,00 KM</w:t>
            </w:r>
          </w:p>
        </w:tc>
      </w:tr>
      <w:tr w:rsidR="00E673D8" w:rsidRPr="005C2C1E" w14:paraId="61B646C3" w14:textId="77777777" w:rsidTr="00F01772">
        <w:trPr>
          <w:trHeight w:val="1080"/>
        </w:trPr>
        <w:tc>
          <w:tcPr>
            <w:tcW w:w="2187" w:type="dxa"/>
            <w:vMerge/>
          </w:tcPr>
          <w:p w14:paraId="7E240EA9" w14:textId="77777777" w:rsidR="00E673D8" w:rsidRPr="005C2C1E" w:rsidRDefault="00E673D8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70" w:type="dxa"/>
            <w:vMerge/>
          </w:tcPr>
          <w:p w14:paraId="48535CDC" w14:textId="77777777" w:rsidR="00E673D8" w:rsidRPr="005C2C1E" w:rsidRDefault="00E673D8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9" w:type="dxa"/>
          </w:tcPr>
          <w:p w14:paraId="5B7CD0FE" w14:textId="620DD5F0" w:rsidR="00E673D8" w:rsidRPr="005C2C1E" w:rsidRDefault="00E673D8" w:rsidP="00593F71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Na</w:t>
            </w:r>
            <w:r w:rsidR="001857D2">
              <w:rPr>
                <w:rFonts w:ascii="Abel Pro" w:hAnsi="Abel Pro"/>
                <w:sz w:val="20"/>
                <w:szCs w:val="20"/>
              </w:rPr>
              <w:t>st</w:t>
            </w:r>
            <w:r>
              <w:rPr>
                <w:rFonts w:ascii="Abel Pro" w:hAnsi="Abel Pro"/>
                <w:sz w:val="20"/>
                <w:szCs w:val="20"/>
              </w:rPr>
              <w:t>aviti</w:t>
            </w:r>
            <w:r w:rsidRPr="005C2C1E">
              <w:rPr>
                <w:rFonts w:ascii="Abel Pro" w:hAnsi="Abel Pro"/>
                <w:sz w:val="20"/>
                <w:szCs w:val="20"/>
              </w:rPr>
              <w:t xml:space="preserve"> podršku nadarenim sportistima i kroz stipendije za izvrsnost</w:t>
            </w:r>
          </w:p>
          <w:p w14:paraId="411E3A51" w14:textId="4C6E504E" w:rsidR="00E673D8" w:rsidRPr="005C2C1E" w:rsidRDefault="00E673D8" w:rsidP="00593F71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59" w:type="dxa"/>
          </w:tcPr>
          <w:p w14:paraId="3FAFF976" w14:textId="47D53686" w:rsidR="00E673D8" w:rsidRPr="005C2C1E" w:rsidRDefault="001857D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5D01FB02" w14:textId="59998074" w:rsidR="00E673D8" w:rsidRPr="005C2C1E" w:rsidRDefault="001857D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30075F15" w14:textId="70E1D0CF" w:rsidR="00E673D8" w:rsidRPr="005C2C1E" w:rsidRDefault="001857D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25D77CED" w14:textId="221479E8" w:rsidR="00E673D8" w:rsidRPr="005C2C1E" w:rsidRDefault="001857D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3" w:type="dxa"/>
          </w:tcPr>
          <w:p w14:paraId="56E050D6" w14:textId="0695718E" w:rsidR="00E673D8" w:rsidRPr="005C2C1E" w:rsidRDefault="001857D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4" w:type="dxa"/>
          </w:tcPr>
          <w:p w14:paraId="7689F92E" w14:textId="2E3217DF" w:rsidR="00E673D8" w:rsidRPr="005C2C1E" w:rsidRDefault="001857D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2193" w:type="dxa"/>
          </w:tcPr>
          <w:p w14:paraId="262958F1" w14:textId="7EBEE141" w:rsidR="00E673D8" w:rsidRPr="005C2C1E" w:rsidRDefault="001857D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Općina Vogošća</w:t>
            </w:r>
          </w:p>
        </w:tc>
        <w:tc>
          <w:tcPr>
            <w:tcW w:w="2188" w:type="dxa"/>
          </w:tcPr>
          <w:p w14:paraId="189BDA32" w14:textId="77777777" w:rsidR="00CA724E" w:rsidRDefault="00CA724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Godišnje: 35.000,00 KM</w:t>
            </w:r>
          </w:p>
          <w:p w14:paraId="1B45D983" w14:textId="0EB5DDE5" w:rsidR="00CA724E" w:rsidRPr="005C2C1E" w:rsidRDefault="00CA724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Ukupno: 210.000,00 KM</w:t>
            </w:r>
          </w:p>
        </w:tc>
      </w:tr>
      <w:tr w:rsidR="00F01772" w:rsidRPr="005C2C1E" w14:paraId="0E100D54" w14:textId="77777777" w:rsidTr="00E673D8">
        <w:trPr>
          <w:trHeight w:val="1368"/>
        </w:trPr>
        <w:tc>
          <w:tcPr>
            <w:tcW w:w="2187" w:type="dxa"/>
            <w:vMerge/>
          </w:tcPr>
          <w:p w14:paraId="78AAD62A" w14:textId="77777777" w:rsidR="00F01772" w:rsidRPr="005C2C1E" w:rsidRDefault="00F01772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70" w:type="dxa"/>
            <w:vMerge/>
          </w:tcPr>
          <w:p w14:paraId="4CE6F228" w14:textId="77777777" w:rsidR="00F01772" w:rsidRPr="005C2C1E" w:rsidRDefault="00F01772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9" w:type="dxa"/>
          </w:tcPr>
          <w:p w14:paraId="52E4CDC2" w14:textId="77777777" w:rsidR="00F01772" w:rsidRDefault="00F01772" w:rsidP="00F01772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Kreirati godišnji kalendar kulturnih, sportskih sadržaja kao i onih iz neformalnog obrazovanja koje podržava Općin</w:t>
            </w:r>
            <w:r>
              <w:rPr>
                <w:rFonts w:ascii="Abel Pro" w:hAnsi="Abel Pro"/>
                <w:sz w:val="20"/>
                <w:szCs w:val="20"/>
              </w:rPr>
              <w:t>a</w:t>
            </w:r>
          </w:p>
        </w:tc>
        <w:tc>
          <w:tcPr>
            <w:tcW w:w="459" w:type="dxa"/>
          </w:tcPr>
          <w:p w14:paraId="2EB67487" w14:textId="77777777" w:rsidR="00F01772" w:rsidRDefault="00F01772" w:rsidP="00F01772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28A12BD9" w14:textId="59467B0A" w:rsidR="00F01772" w:rsidRDefault="00F01772" w:rsidP="00F0177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4A1BDE47" w14:textId="7FEB1C06" w:rsidR="00F01772" w:rsidRDefault="00F01772" w:rsidP="00F0177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2A2B1758" w14:textId="799F19DF" w:rsidR="00F01772" w:rsidRDefault="00F01772" w:rsidP="00F0177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3" w:type="dxa"/>
          </w:tcPr>
          <w:p w14:paraId="522B64BB" w14:textId="67B07E6A" w:rsidR="00F01772" w:rsidRDefault="00F01772" w:rsidP="00F0177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4" w:type="dxa"/>
          </w:tcPr>
          <w:p w14:paraId="65C44B00" w14:textId="78EE92D4" w:rsidR="00F01772" w:rsidRDefault="00F01772" w:rsidP="00F0177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2193" w:type="dxa"/>
          </w:tcPr>
          <w:p w14:paraId="367E1C83" w14:textId="16EBB539" w:rsidR="00F01772" w:rsidRDefault="00F01772" w:rsidP="00F0177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 xml:space="preserve">Općina Vogošća </w:t>
            </w:r>
          </w:p>
        </w:tc>
        <w:tc>
          <w:tcPr>
            <w:tcW w:w="2188" w:type="dxa"/>
          </w:tcPr>
          <w:p w14:paraId="1F189B71" w14:textId="720E5981" w:rsidR="00F01772" w:rsidRPr="005C2C1E" w:rsidRDefault="00CA724E" w:rsidP="00CA724E">
            <w:pPr>
              <w:jc w:val="center"/>
              <w:rPr>
                <w:rFonts w:ascii="Abel Pro" w:hAnsi="Abel Pro"/>
                <w:sz w:val="20"/>
                <w:szCs w:val="20"/>
              </w:rPr>
            </w:pPr>
            <w:r w:rsidRPr="00CA724E">
              <w:rPr>
                <w:rFonts w:ascii="Abel Pro" w:hAnsi="Abel Pro"/>
                <w:sz w:val="40"/>
                <w:szCs w:val="40"/>
              </w:rPr>
              <w:t>-</w:t>
            </w:r>
          </w:p>
        </w:tc>
      </w:tr>
      <w:tr w:rsidR="00E673D8" w:rsidRPr="005C2C1E" w14:paraId="19536D9D" w14:textId="77777777" w:rsidTr="00E673D8">
        <w:trPr>
          <w:trHeight w:val="1848"/>
        </w:trPr>
        <w:tc>
          <w:tcPr>
            <w:tcW w:w="2187" w:type="dxa"/>
            <w:vMerge/>
          </w:tcPr>
          <w:p w14:paraId="0F7AEEE5" w14:textId="77777777" w:rsidR="00E673D8" w:rsidRPr="005C2C1E" w:rsidRDefault="00E673D8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70" w:type="dxa"/>
            <w:vMerge/>
          </w:tcPr>
          <w:p w14:paraId="7A2B902B" w14:textId="77777777" w:rsidR="00E673D8" w:rsidRPr="005C2C1E" w:rsidRDefault="00E673D8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9" w:type="dxa"/>
          </w:tcPr>
          <w:p w14:paraId="29CDC21D" w14:textId="5F422B32" w:rsidR="00E673D8" w:rsidRDefault="00E673D8" w:rsidP="00E673D8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 xml:space="preserve">Organizirati tematske </w:t>
            </w:r>
            <w:r w:rsidRPr="005C2C1E">
              <w:rPr>
                <w:rFonts w:ascii="Abel Pro" w:hAnsi="Abel Pro"/>
                <w:sz w:val="20"/>
                <w:szCs w:val="20"/>
              </w:rPr>
              <w:t>Dijaloge s mladima iz ovih oblasti kako bi se kontinuirano unaprjeđivala podrška mladima, klubovima i udruženjima</w:t>
            </w:r>
          </w:p>
          <w:p w14:paraId="7446BEAC" w14:textId="77777777" w:rsidR="00E673D8" w:rsidRDefault="00E673D8" w:rsidP="00593F71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59" w:type="dxa"/>
          </w:tcPr>
          <w:p w14:paraId="590DD2D4" w14:textId="77777777" w:rsidR="00E673D8" w:rsidRPr="005C2C1E" w:rsidRDefault="00E673D8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025E0315" w14:textId="568F4365" w:rsidR="00E673D8" w:rsidRPr="005C2C1E" w:rsidRDefault="00F0177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6BA8FDF7" w14:textId="51196C08" w:rsidR="00E673D8" w:rsidRPr="005C2C1E" w:rsidRDefault="00F0177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4D23D58F" w14:textId="57524FCA" w:rsidR="00E673D8" w:rsidRPr="005C2C1E" w:rsidRDefault="00F0177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3" w:type="dxa"/>
          </w:tcPr>
          <w:p w14:paraId="72C49DD9" w14:textId="0BCBCCE8" w:rsidR="00E673D8" w:rsidRPr="005C2C1E" w:rsidRDefault="00F0177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4" w:type="dxa"/>
          </w:tcPr>
          <w:p w14:paraId="7BE871EF" w14:textId="24808F90" w:rsidR="00E673D8" w:rsidRPr="005C2C1E" w:rsidRDefault="00F0177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2193" w:type="dxa"/>
          </w:tcPr>
          <w:p w14:paraId="7338C251" w14:textId="77777777" w:rsidR="00E673D8" w:rsidRDefault="00F0177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 xml:space="preserve">Općina Vogošća </w:t>
            </w:r>
          </w:p>
          <w:p w14:paraId="1F67D171" w14:textId="54B655DA" w:rsidR="00F01772" w:rsidRPr="005C2C1E" w:rsidRDefault="00F01772">
            <w:pPr>
              <w:rPr>
                <w:rFonts w:ascii="Abel Pro" w:hAnsi="Abel Pro"/>
                <w:sz w:val="20"/>
                <w:szCs w:val="20"/>
              </w:rPr>
            </w:pPr>
            <w:r w:rsidRPr="00F01772">
              <w:rPr>
                <w:rFonts w:ascii="Abel Pro" w:hAnsi="Abel Pro"/>
                <w:sz w:val="20"/>
                <w:szCs w:val="20"/>
              </w:rPr>
              <w:t>Komisija za ljudska prava, mlade i ravnopravnost spolova</w:t>
            </w:r>
          </w:p>
        </w:tc>
        <w:tc>
          <w:tcPr>
            <w:tcW w:w="2188" w:type="dxa"/>
          </w:tcPr>
          <w:p w14:paraId="6CDA9A04" w14:textId="2B8C965C" w:rsidR="00E673D8" w:rsidRPr="00CA724E" w:rsidRDefault="00CA724E" w:rsidP="00CA724E">
            <w:pPr>
              <w:jc w:val="center"/>
              <w:rPr>
                <w:rFonts w:ascii="Abel Pro" w:hAnsi="Abel Pro"/>
                <w:sz w:val="40"/>
                <w:szCs w:val="40"/>
              </w:rPr>
            </w:pPr>
            <w:r w:rsidRPr="00CA724E">
              <w:rPr>
                <w:rFonts w:ascii="Abel Pro" w:hAnsi="Abel Pro"/>
                <w:sz w:val="40"/>
                <w:szCs w:val="40"/>
              </w:rPr>
              <w:t>-</w:t>
            </w:r>
          </w:p>
        </w:tc>
      </w:tr>
      <w:tr w:rsidR="00E673D8" w:rsidRPr="005C2C1E" w14:paraId="221AB81D" w14:textId="77777777" w:rsidTr="00E673D8">
        <w:trPr>
          <w:trHeight w:val="964"/>
        </w:trPr>
        <w:tc>
          <w:tcPr>
            <w:tcW w:w="2187" w:type="dxa"/>
            <w:vMerge/>
          </w:tcPr>
          <w:p w14:paraId="5F6D63DC" w14:textId="77777777" w:rsidR="00E673D8" w:rsidRPr="005C2C1E" w:rsidRDefault="00E673D8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70" w:type="dxa"/>
            <w:vMerge/>
          </w:tcPr>
          <w:p w14:paraId="029CC924" w14:textId="77777777" w:rsidR="00E673D8" w:rsidRPr="005C2C1E" w:rsidRDefault="00E673D8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9" w:type="dxa"/>
          </w:tcPr>
          <w:p w14:paraId="5E89DB76" w14:textId="77777777" w:rsidR="00E673D8" w:rsidRDefault="00E673D8" w:rsidP="00E673D8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Omogućiti dostupnost prostora za aktivnosti mladih umjetnika</w:t>
            </w:r>
          </w:p>
          <w:p w14:paraId="69B52D22" w14:textId="77777777" w:rsidR="00E673D8" w:rsidRDefault="00E673D8" w:rsidP="00E673D8">
            <w:pPr>
              <w:rPr>
                <w:rFonts w:ascii="Abel Pro" w:hAnsi="Abel Pro"/>
                <w:sz w:val="20"/>
                <w:szCs w:val="20"/>
              </w:rPr>
            </w:pPr>
          </w:p>
          <w:p w14:paraId="66916770" w14:textId="77777777" w:rsidR="00E673D8" w:rsidRDefault="00E673D8" w:rsidP="00E673D8">
            <w:pPr>
              <w:rPr>
                <w:rFonts w:ascii="Abel Pro" w:hAnsi="Abel Pro"/>
                <w:sz w:val="20"/>
                <w:szCs w:val="20"/>
              </w:rPr>
            </w:pPr>
          </w:p>
          <w:p w14:paraId="733A17B7" w14:textId="77777777" w:rsidR="00E673D8" w:rsidRPr="005C2C1E" w:rsidRDefault="00E673D8" w:rsidP="00E673D8">
            <w:pPr>
              <w:rPr>
                <w:rFonts w:ascii="Abel Pro" w:hAnsi="Abel Pro"/>
                <w:sz w:val="20"/>
                <w:szCs w:val="20"/>
              </w:rPr>
            </w:pPr>
          </w:p>
          <w:p w14:paraId="53DD11DD" w14:textId="77777777" w:rsidR="00E673D8" w:rsidRPr="005C2C1E" w:rsidRDefault="00E673D8" w:rsidP="00593F71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59" w:type="dxa"/>
          </w:tcPr>
          <w:p w14:paraId="6303366F" w14:textId="26FB5DBF" w:rsidR="00E673D8" w:rsidRPr="005C2C1E" w:rsidRDefault="00F0177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0D4C276E" w14:textId="73105263" w:rsidR="00E673D8" w:rsidRPr="005C2C1E" w:rsidRDefault="00F0177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3D91580A" w14:textId="5435A051" w:rsidR="00E673D8" w:rsidRPr="005C2C1E" w:rsidRDefault="00F0177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0BEB5080" w14:textId="2854231C" w:rsidR="00E673D8" w:rsidRPr="005C2C1E" w:rsidRDefault="00F0177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3" w:type="dxa"/>
          </w:tcPr>
          <w:p w14:paraId="5D7C024F" w14:textId="3ED3C14A" w:rsidR="00E673D8" w:rsidRPr="005C2C1E" w:rsidRDefault="00F0177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4" w:type="dxa"/>
          </w:tcPr>
          <w:p w14:paraId="7971794C" w14:textId="5CAAFEBC" w:rsidR="00E673D8" w:rsidRPr="005C2C1E" w:rsidRDefault="00F0177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2193" w:type="dxa"/>
          </w:tcPr>
          <w:p w14:paraId="11474855" w14:textId="3C2AF1E9" w:rsidR="00E673D8" w:rsidRPr="005C2C1E" w:rsidRDefault="00F01772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Općina Vogošća</w:t>
            </w:r>
          </w:p>
        </w:tc>
        <w:tc>
          <w:tcPr>
            <w:tcW w:w="2188" w:type="dxa"/>
          </w:tcPr>
          <w:p w14:paraId="76AE91C2" w14:textId="4B7121DC" w:rsidR="00E673D8" w:rsidRPr="00CA724E" w:rsidRDefault="00CA724E" w:rsidP="00CA724E">
            <w:pPr>
              <w:jc w:val="center"/>
              <w:rPr>
                <w:rFonts w:ascii="Abel Pro" w:hAnsi="Abel Pro"/>
                <w:sz w:val="40"/>
                <w:szCs w:val="40"/>
              </w:rPr>
            </w:pPr>
            <w:r w:rsidRPr="00CA724E">
              <w:rPr>
                <w:rFonts w:ascii="Abel Pro" w:hAnsi="Abel Pro"/>
                <w:sz w:val="40"/>
                <w:szCs w:val="40"/>
              </w:rPr>
              <w:t>-</w:t>
            </w:r>
          </w:p>
        </w:tc>
      </w:tr>
      <w:tr w:rsidR="002F75B4" w:rsidRPr="005C2C1E" w14:paraId="36FC5595" w14:textId="77777777" w:rsidTr="003D192D">
        <w:tc>
          <w:tcPr>
            <w:tcW w:w="13703" w:type="dxa"/>
            <w:gridSpan w:val="11"/>
          </w:tcPr>
          <w:p w14:paraId="21F1093E" w14:textId="7F10349B" w:rsidR="002F75B4" w:rsidRPr="005C2C1E" w:rsidRDefault="002F75B4">
            <w:pPr>
              <w:rPr>
                <w:rFonts w:ascii="Abel Pro" w:hAnsi="Abel Pro"/>
                <w:sz w:val="20"/>
                <w:szCs w:val="20"/>
              </w:rPr>
            </w:pPr>
            <w:bookmarkStart w:id="36" w:name="_Hlk230870721"/>
            <w:r w:rsidRPr="005C2C1E">
              <w:rPr>
                <w:rFonts w:ascii="Abel Pro" w:hAnsi="Abel Pro"/>
                <w:sz w:val="20"/>
                <w:szCs w:val="20"/>
              </w:rPr>
              <w:t xml:space="preserve">Prioritet 3.3. </w:t>
            </w:r>
            <w:r w:rsidR="00715588" w:rsidRPr="005C2C1E">
              <w:rPr>
                <w:rFonts w:ascii="Abel Pro" w:hAnsi="Abel Pro"/>
                <w:sz w:val="20"/>
                <w:szCs w:val="20"/>
              </w:rPr>
              <w:t>Olakša</w:t>
            </w:r>
            <w:r w:rsidR="00AC1FAC">
              <w:rPr>
                <w:rFonts w:ascii="Abel Pro" w:hAnsi="Abel Pro"/>
                <w:sz w:val="20"/>
                <w:szCs w:val="20"/>
              </w:rPr>
              <w:t>ti</w:t>
            </w:r>
            <w:r w:rsidR="00715588" w:rsidRPr="005C2C1E">
              <w:rPr>
                <w:rFonts w:ascii="Abel Pro" w:hAnsi="Abel Pro"/>
                <w:sz w:val="20"/>
                <w:szCs w:val="20"/>
              </w:rPr>
              <w:t xml:space="preserve"> pristup informacijama i mobilnosti za aktivnije učešće mladih</w:t>
            </w:r>
            <w:bookmarkEnd w:id="36"/>
          </w:p>
        </w:tc>
      </w:tr>
      <w:tr w:rsidR="0005347B" w:rsidRPr="005C2C1E" w14:paraId="77F753B7" w14:textId="77777777" w:rsidTr="00C725FD">
        <w:trPr>
          <w:trHeight w:val="2088"/>
        </w:trPr>
        <w:tc>
          <w:tcPr>
            <w:tcW w:w="2187" w:type="dxa"/>
            <w:vMerge w:val="restart"/>
          </w:tcPr>
          <w:p w14:paraId="1A1FBEE3" w14:textId="6156A053" w:rsidR="0005347B" w:rsidRPr="005C2C1E" w:rsidRDefault="0005347B" w:rsidP="00F43FA3">
            <w:pPr>
              <w:rPr>
                <w:rFonts w:ascii="Abel Pro" w:hAnsi="Abel Pro"/>
                <w:sz w:val="20"/>
                <w:szCs w:val="20"/>
                <w:lang w:val="bs-Latn-BA"/>
              </w:rPr>
            </w:pPr>
            <w:r w:rsidRPr="005C2C1E">
              <w:rPr>
                <w:rFonts w:ascii="Abel Pro" w:hAnsi="Abel Pro"/>
                <w:sz w:val="20"/>
                <w:szCs w:val="20"/>
                <w:lang w:val="bs-Latn-BA"/>
              </w:rPr>
              <w:t>Nedovoljna zastupljenost tema o mladima u medijima</w:t>
            </w:r>
          </w:p>
          <w:p w14:paraId="785004EE" w14:textId="77777777" w:rsidR="0005347B" w:rsidRPr="005C2C1E" w:rsidRDefault="0005347B" w:rsidP="00F43FA3">
            <w:pPr>
              <w:rPr>
                <w:rFonts w:ascii="Abel Pro" w:hAnsi="Abel Pro"/>
                <w:sz w:val="20"/>
                <w:szCs w:val="20"/>
                <w:lang w:val="bs-Latn-BA"/>
              </w:rPr>
            </w:pPr>
          </w:p>
          <w:p w14:paraId="395322E4" w14:textId="4695FA75" w:rsidR="0005347B" w:rsidRPr="005C2C1E" w:rsidRDefault="0005347B" w:rsidP="00F43FA3">
            <w:pPr>
              <w:rPr>
                <w:rFonts w:ascii="Abel Pro" w:hAnsi="Abel Pro"/>
                <w:sz w:val="20"/>
                <w:szCs w:val="20"/>
                <w:lang w:val="bs-Latn-BA"/>
              </w:rPr>
            </w:pPr>
            <w:r w:rsidRPr="005C2C1E">
              <w:rPr>
                <w:rFonts w:ascii="Abel Pro" w:hAnsi="Abel Pro"/>
                <w:sz w:val="20"/>
                <w:szCs w:val="20"/>
                <w:lang w:val="bs-Latn-BA"/>
              </w:rPr>
              <w:t>Teme koje su u medijima nisu zanimljive i prilagođene mladima</w:t>
            </w:r>
          </w:p>
          <w:p w14:paraId="23EE9B0A" w14:textId="77777777" w:rsidR="0005347B" w:rsidRPr="005C2C1E" w:rsidRDefault="0005347B" w:rsidP="00F43FA3">
            <w:pPr>
              <w:rPr>
                <w:rFonts w:ascii="Abel Pro" w:hAnsi="Abel Pro"/>
                <w:sz w:val="20"/>
                <w:szCs w:val="20"/>
                <w:lang w:val="bs-Latn-BA"/>
              </w:rPr>
            </w:pPr>
          </w:p>
          <w:p w14:paraId="0F9AC8F4" w14:textId="260F41B8" w:rsidR="0005347B" w:rsidRPr="005C2C1E" w:rsidRDefault="0005347B" w:rsidP="00F43FA3">
            <w:pPr>
              <w:rPr>
                <w:rFonts w:ascii="Abel Pro" w:hAnsi="Abel Pro"/>
                <w:sz w:val="20"/>
                <w:szCs w:val="20"/>
                <w:lang w:val="bs-Latn-BA"/>
              </w:rPr>
            </w:pPr>
            <w:r w:rsidRPr="005C2C1E">
              <w:rPr>
                <w:rFonts w:ascii="Abel Pro" w:hAnsi="Abel Pro"/>
                <w:sz w:val="20"/>
                <w:szCs w:val="20"/>
                <w:lang w:val="bs-Latn-BA"/>
              </w:rPr>
              <w:t>Problemi sa pronalaskom linkova koji su potrebni mladima</w:t>
            </w:r>
          </w:p>
          <w:p w14:paraId="19F5715B" w14:textId="77777777" w:rsidR="0005347B" w:rsidRPr="005C2C1E" w:rsidRDefault="0005347B" w:rsidP="00F43FA3">
            <w:pPr>
              <w:rPr>
                <w:rFonts w:ascii="Abel Pro" w:hAnsi="Abel Pro"/>
                <w:sz w:val="20"/>
                <w:szCs w:val="20"/>
                <w:lang w:val="bs-Latn-BA"/>
              </w:rPr>
            </w:pPr>
          </w:p>
          <w:p w14:paraId="4467F01C" w14:textId="02853E9D" w:rsidR="0005347B" w:rsidRPr="005C2C1E" w:rsidRDefault="0005347B" w:rsidP="00F43FA3">
            <w:pPr>
              <w:rPr>
                <w:rFonts w:ascii="Abel Pro" w:hAnsi="Abel Pro"/>
                <w:sz w:val="20"/>
                <w:szCs w:val="20"/>
                <w:lang w:val="bs-Latn-BA"/>
              </w:rPr>
            </w:pPr>
            <w:r w:rsidRPr="005C2C1E">
              <w:rPr>
                <w:rFonts w:ascii="Abel Pro" w:hAnsi="Abel Pro"/>
                <w:sz w:val="20"/>
                <w:szCs w:val="20"/>
                <w:lang w:val="bs-Latn-BA"/>
              </w:rPr>
              <w:t>Nedovoljan broj autobuskih i trolejbuskih linija</w:t>
            </w:r>
          </w:p>
          <w:p w14:paraId="14CAC964" w14:textId="77777777" w:rsidR="0005347B" w:rsidRPr="005C2C1E" w:rsidRDefault="0005347B" w:rsidP="00F43FA3">
            <w:pPr>
              <w:rPr>
                <w:rFonts w:ascii="Abel Pro" w:hAnsi="Abel Pro"/>
                <w:sz w:val="20"/>
                <w:szCs w:val="20"/>
                <w:lang w:val="bs-Latn-BA"/>
              </w:rPr>
            </w:pPr>
          </w:p>
          <w:p w14:paraId="0FC8A069" w14:textId="1EBE8AAD" w:rsidR="0005347B" w:rsidRPr="005C2C1E" w:rsidRDefault="0005347B" w:rsidP="00F43FA3">
            <w:pPr>
              <w:rPr>
                <w:rStyle w:val="Strong"/>
                <w:rFonts w:ascii="Abel Pro" w:hAnsi="Abel Pro"/>
                <w:b w:val="0"/>
                <w:bCs w:val="0"/>
                <w:sz w:val="20"/>
                <w:szCs w:val="20"/>
              </w:rPr>
            </w:pPr>
            <w:r w:rsidRPr="005C2C1E">
              <w:rPr>
                <w:rStyle w:val="Strong"/>
                <w:rFonts w:ascii="Abel Pro" w:hAnsi="Abel Pro"/>
                <w:b w:val="0"/>
                <w:bCs w:val="0"/>
                <w:sz w:val="20"/>
                <w:szCs w:val="20"/>
              </w:rPr>
              <w:t>Nedovoljna saobraćajna povezanost i dostupnost prijevoza</w:t>
            </w:r>
          </w:p>
          <w:p w14:paraId="57B92A40" w14:textId="77777777" w:rsidR="0005347B" w:rsidRPr="005C2C1E" w:rsidRDefault="0005347B" w:rsidP="00F43FA3">
            <w:pPr>
              <w:rPr>
                <w:rStyle w:val="Strong"/>
                <w:rFonts w:ascii="Abel Pro" w:hAnsi="Abel Pro"/>
                <w:b w:val="0"/>
                <w:bCs w:val="0"/>
                <w:sz w:val="20"/>
                <w:szCs w:val="20"/>
              </w:rPr>
            </w:pPr>
          </w:p>
          <w:p w14:paraId="33BAE895" w14:textId="77777777" w:rsidR="0005347B" w:rsidRPr="005C2C1E" w:rsidRDefault="0005347B" w:rsidP="00F43FA3">
            <w:pPr>
              <w:jc w:val="both"/>
              <w:rPr>
                <w:rStyle w:val="Strong"/>
                <w:rFonts w:ascii="Abel Pro" w:hAnsi="Abel Pro"/>
                <w:b w:val="0"/>
                <w:bCs w:val="0"/>
                <w:sz w:val="20"/>
                <w:szCs w:val="20"/>
              </w:rPr>
            </w:pPr>
            <w:r w:rsidRPr="005C2C1E">
              <w:rPr>
                <w:rStyle w:val="Strong"/>
                <w:rFonts w:ascii="Abel Pro" w:hAnsi="Abel Pro"/>
                <w:b w:val="0"/>
                <w:bCs w:val="0"/>
                <w:sz w:val="20"/>
                <w:szCs w:val="20"/>
              </w:rPr>
              <w:t>Nedovoljno razvijena promocija mobilnosti i ad hoc podrška</w:t>
            </w:r>
          </w:p>
          <w:p w14:paraId="59CC4A4A" w14:textId="77777777" w:rsidR="0005347B" w:rsidRPr="005C2C1E" w:rsidRDefault="0005347B" w:rsidP="00F43FA3">
            <w:pPr>
              <w:jc w:val="both"/>
              <w:rPr>
                <w:rStyle w:val="Strong"/>
                <w:rFonts w:ascii="Abel Pro" w:hAnsi="Abel Pro"/>
                <w:sz w:val="20"/>
                <w:szCs w:val="20"/>
              </w:rPr>
            </w:pPr>
          </w:p>
          <w:p w14:paraId="0D5A142A" w14:textId="53C43B77" w:rsidR="0005347B" w:rsidRPr="005C2C1E" w:rsidRDefault="0005347B" w:rsidP="00F43FA3">
            <w:pPr>
              <w:jc w:val="both"/>
              <w:rPr>
                <w:rStyle w:val="Strong"/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Nedostatak dvosmjerne komunikacije i informisanosti</w:t>
            </w:r>
          </w:p>
          <w:p w14:paraId="31054F2B" w14:textId="77777777" w:rsidR="0005347B" w:rsidRPr="005C2C1E" w:rsidRDefault="0005347B" w:rsidP="00F43FA3">
            <w:pPr>
              <w:rPr>
                <w:rFonts w:ascii="Abel Pro" w:hAnsi="Abel Pro"/>
                <w:sz w:val="20"/>
                <w:szCs w:val="20"/>
                <w:lang w:val="bs-Latn-BA"/>
              </w:rPr>
            </w:pPr>
          </w:p>
          <w:p w14:paraId="7D87AFA9" w14:textId="77777777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70" w:type="dxa"/>
            <w:vMerge w:val="restart"/>
          </w:tcPr>
          <w:p w14:paraId="596AEB8A" w14:textId="46167474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  <w:bookmarkStart w:id="37" w:name="_Hlk230871570"/>
            <w:r w:rsidRPr="005C2C1E">
              <w:rPr>
                <w:rFonts w:ascii="Abel Pro" w:hAnsi="Abel Pro"/>
                <w:sz w:val="20"/>
                <w:szCs w:val="20"/>
              </w:rPr>
              <w:t>3.3.1. Unaprijediti sistem informisanja i dostupnost informacija</w:t>
            </w:r>
            <w:bookmarkEnd w:id="37"/>
          </w:p>
        </w:tc>
        <w:tc>
          <w:tcPr>
            <w:tcW w:w="2199" w:type="dxa"/>
          </w:tcPr>
          <w:p w14:paraId="412CD87F" w14:textId="47C74260" w:rsidR="0005347B" w:rsidRPr="005C2C1E" w:rsidRDefault="0005347B" w:rsidP="00715588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</w:t>
            </w:r>
            <w:r w:rsidRPr="005C2C1E">
              <w:rPr>
                <w:rFonts w:ascii="Abel Pro" w:hAnsi="Abel Pro"/>
                <w:sz w:val="20"/>
                <w:szCs w:val="20"/>
              </w:rPr>
              <w:t>mogućiti mladim ljudima pristup širokom spektru prilagođenih</w:t>
            </w:r>
          </w:p>
          <w:p w14:paraId="707A4B36" w14:textId="503373B1" w:rsidR="0005347B" w:rsidRPr="005C2C1E" w:rsidRDefault="0005347B" w:rsidP="00715588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informacija koje se ti</w:t>
            </w:r>
            <w:r>
              <w:rPr>
                <w:rFonts w:ascii="Abel Pro" w:hAnsi="Abel Pro"/>
                <w:sz w:val="20"/>
                <w:szCs w:val="20"/>
              </w:rPr>
              <w:t>č</w:t>
            </w:r>
            <w:r w:rsidRPr="005C2C1E">
              <w:rPr>
                <w:rFonts w:ascii="Abel Pro" w:hAnsi="Abel Pro"/>
                <w:sz w:val="20"/>
                <w:szCs w:val="20"/>
              </w:rPr>
              <w:t>u njihovih prava, kao i mogućnosti za učešće u različitim</w:t>
            </w:r>
          </w:p>
          <w:p w14:paraId="59D7655B" w14:textId="77777777" w:rsidR="0005347B" w:rsidRPr="005C2C1E" w:rsidRDefault="0005347B" w:rsidP="00715588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aktivnostima</w:t>
            </w:r>
          </w:p>
          <w:p w14:paraId="75DB04CA" w14:textId="7646E993" w:rsidR="0005347B" w:rsidRPr="005C2C1E" w:rsidRDefault="0005347B" w:rsidP="00715588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59" w:type="dxa"/>
          </w:tcPr>
          <w:p w14:paraId="6E53BCA8" w14:textId="4304CE41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1D795BDD" w14:textId="2A696942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53C5F73D" w14:textId="28F7D40E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6CAAC3B6" w14:textId="468EF713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3" w:type="dxa"/>
          </w:tcPr>
          <w:p w14:paraId="6E23142D" w14:textId="75A97382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4" w:type="dxa"/>
          </w:tcPr>
          <w:p w14:paraId="52C9F450" w14:textId="00C139BE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2193" w:type="dxa"/>
          </w:tcPr>
          <w:p w14:paraId="68EA1DBD" w14:textId="77777777" w:rsidR="0005347B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Općina Vogošća</w:t>
            </w:r>
          </w:p>
          <w:p w14:paraId="0117913E" w14:textId="77777777" w:rsidR="0005347B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Nevladine organizacije</w:t>
            </w:r>
          </w:p>
          <w:p w14:paraId="28AE858B" w14:textId="2B92AB28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 xml:space="preserve">RTV Vogošća, web portali i mediji s područja općine </w:t>
            </w:r>
          </w:p>
        </w:tc>
        <w:tc>
          <w:tcPr>
            <w:tcW w:w="2188" w:type="dxa"/>
          </w:tcPr>
          <w:p w14:paraId="4A45EF3A" w14:textId="4E2CD7FA" w:rsidR="0005347B" w:rsidRPr="005C2C1E" w:rsidRDefault="00CA724E" w:rsidP="00CA724E">
            <w:pPr>
              <w:jc w:val="center"/>
              <w:rPr>
                <w:rFonts w:ascii="Abel Pro" w:hAnsi="Abel Pro"/>
                <w:sz w:val="20"/>
                <w:szCs w:val="20"/>
              </w:rPr>
            </w:pPr>
            <w:r w:rsidRPr="00CA724E">
              <w:rPr>
                <w:rFonts w:ascii="Abel Pro" w:hAnsi="Abel Pro"/>
                <w:sz w:val="40"/>
                <w:szCs w:val="40"/>
              </w:rPr>
              <w:t>-</w:t>
            </w:r>
          </w:p>
        </w:tc>
      </w:tr>
      <w:tr w:rsidR="0005347B" w:rsidRPr="005C2C1E" w14:paraId="04DDC217" w14:textId="77777777" w:rsidTr="00C725FD">
        <w:trPr>
          <w:trHeight w:val="2004"/>
        </w:trPr>
        <w:tc>
          <w:tcPr>
            <w:tcW w:w="2187" w:type="dxa"/>
            <w:vMerge/>
          </w:tcPr>
          <w:p w14:paraId="75A044DB" w14:textId="77777777" w:rsidR="0005347B" w:rsidRPr="005C2C1E" w:rsidRDefault="0005347B" w:rsidP="00F43FA3">
            <w:pPr>
              <w:rPr>
                <w:rFonts w:ascii="Abel Pro" w:hAnsi="Abel Pro"/>
                <w:sz w:val="20"/>
                <w:szCs w:val="20"/>
                <w:lang w:val="bs-Latn-BA"/>
              </w:rPr>
            </w:pPr>
          </w:p>
        </w:tc>
        <w:tc>
          <w:tcPr>
            <w:tcW w:w="2170" w:type="dxa"/>
            <w:vMerge/>
          </w:tcPr>
          <w:p w14:paraId="207E8A72" w14:textId="77777777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9" w:type="dxa"/>
          </w:tcPr>
          <w:p w14:paraId="588C6FF4" w14:textId="77777777" w:rsidR="0005347B" w:rsidRDefault="0005347B" w:rsidP="00C725FD">
            <w:pPr>
              <w:rPr>
                <w:rFonts w:ascii="Abel Pro" w:hAnsi="Abel Pro"/>
                <w:sz w:val="20"/>
                <w:szCs w:val="20"/>
                <w:lang w:val="bs-Latn-BA"/>
              </w:rPr>
            </w:pPr>
            <w:r w:rsidRPr="005C2C1E">
              <w:rPr>
                <w:rFonts w:ascii="Abel Pro" w:hAnsi="Abel Pro"/>
                <w:sz w:val="20"/>
                <w:szCs w:val="20"/>
                <w:lang w:val="bs-Latn-BA"/>
              </w:rPr>
              <w:t>Kreiranje podstranice</w:t>
            </w:r>
            <w:r>
              <w:rPr>
                <w:rFonts w:ascii="Abel Pro" w:hAnsi="Abel Pro"/>
                <w:sz w:val="20"/>
                <w:szCs w:val="20"/>
                <w:lang w:val="bs-Latn-BA"/>
              </w:rPr>
              <w:t xml:space="preserve"> </w:t>
            </w:r>
            <w:r w:rsidRPr="005C2C1E">
              <w:rPr>
                <w:rFonts w:ascii="Abel Pro" w:hAnsi="Abel Pro"/>
                <w:sz w:val="20"/>
                <w:szCs w:val="20"/>
                <w:lang w:val="bs-Latn-BA"/>
              </w:rPr>
              <w:t>za mlade na web stranici općine</w:t>
            </w:r>
            <w:r>
              <w:rPr>
                <w:rFonts w:ascii="Abel Pro" w:hAnsi="Abel Pro"/>
                <w:sz w:val="20"/>
                <w:szCs w:val="20"/>
                <w:lang w:val="bs-Latn-BA"/>
              </w:rPr>
              <w:t xml:space="preserve"> sa svim linkovima na jednom mjestu</w:t>
            </w:r>
          </w:p>
          <w:p w14:paraId="1EAFC2E0" w14:textId="77777777" w:rsidR="0005347B" w:rsidRPr="005C2C1E" w:rsidRDefault="0005347B" w:rsidP="00C725FD">
            <w:pPr>
              <w:rPr>
                <w:rFonts w:ascii="Abel Pro" w:hAnsi="Abel Pro"/>
                <w:sz w:val="20"/>
                <w:szCs w:val="20"/>
                <w:lang w:val="bs-Latn-BA"/>
              </w:rPr>
            </w:pPr>
            <w:r w:rsidRPr="005C2C1E">
              <w:rPr>
                <w:rFonts w:ascii="Abel Pro" w:hAnsi="Abel Pro"/>
                <w:sz w:val="20"/>
                <w:szCs w:val="20"/>
                <w:lang w:val="bs-Latn-BA"/>
              </w:rPr>
              <w:t>Na RTV Vogošća više sadržaja posvetiti temama i informacijama za mlade</w:t>
            </w:r>
          </w:p>
          <w:p w14:paraId="31920378" w14:textId="590F65F8" w:rsidR="0005347B" w:rsidRDefault="0005347B" w:rsidP="00C725FD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59" w:type="dxa"/>
          </w:tcPr>
          <w:p w14:paraId="499BD415" w14:textId="77777777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7A23FA06" w14:textId="60EA2B09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513BB48F" w14:textId="77777777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7A8ABFDE" w14:textId="77777777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3" w:type="dxa"/>
          </w:tcPr>
          <w:p w14:paraId="37EF9365" w14:textId="77777777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4" w:type="dxa"/>
          </w:tcPr>
          <w:p w14:paraId="7CF66B52" w14:textId="77777777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3" w:type="dxa"/>
          </w:tcPr>
          <w:p w14:paraId="3E2FB7F8" w14:textId="77777777" w:rsidR="0005347B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Općina Vogošća</w:t>
            </w:r>
          </w:p>
          <w:p w14:paraId="7D098364" w14:textId="77777777" w:rsidR="0005347B" w:rsidRDefault="0005347B">
            <w:pPr>
              <w:rPr>
                <w:rFonts w:ascii="Abel Pro" w:hAnsi="Abel Pro"/>
                <w:sz w:val="20"/>
                <w:szCs w:val="20"/>
              </w:rPr>
            </w:pPr>
          </w:p>
          <w:p w14:paraId="0CCB442C" w14:textId="77777777" w:rsidR="0005347B" w:rsidRDefault="0005347B">
            <w:pPr>
              <w:rPr>
                <w:rFonts w:ascii="Abel Pro" w:hAnsi="Abel Pro"/>
                <w:sz w:val="20"/>
                <w:szCs w:val="20"/>
              </w:rPr>
            </w:pPr>
          </w:p>
          <w:p w14:paraId="268AE97D" w14:textId="77777777" w:rsidR="0005347B" w:rsidRDefault="0005347B">
            <w:pPr>
              <w:rPr>
                <w:rFonts w:ascii="Abel Pro" w:hAnsi="Abel Pro"/>
                <w:sz w:val="20"/>
                <w:szCs w:val="20"/>
              </w:rPr>
            </w:pPr>
          </w:p>
          <w:p w14:paraId="4D5BFF94" w14:textId="77777777" w:rsidR="0005347B" w:rsidRDefault="0005347B">
            <w:pPr>
              <w:rPr>
                <w:rFonts w:ascii="Abel Pro" w:hAnsi="Abel Pro"/>
                <w:sz w:val="20"/>
                <w:szCs w:val="20"/>
              </w:rPr>
            </w:pPr>
          </w:p>
          <w:p w14:paraId="14801CA2" w14:textId="4AB2AAF5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RTV Vogošća</w:t>
            </w:r>
          </w:p>
        </w:tc>
        <w:tc>
          <w:tcPr>
            <w:tcW w:w="2188" w:type="dxa"/>
          </w:tcPr>
          <w:p w14:paraId="11D71F70" w14:textId="2966709B" w:rsidR="0005347B" w:rsidRPr="00CA724E" w:rsidRDefault="00CA724E" w:rsidP="00CA724E">
            <w:pPr>
              <w:jc w:val="center"/>
              <w:rPr>
                <w:rFonts w:ascii="Abel Pro" w:hAnsi="Abel Pro"/>
                <w:sz w:val="40"/>
                <w:szCs w:val="40"/>
              </w:rPr>
            </w:pPr>
            <w:r w:rsidRPr="00CA724E">
              <w:rPr>
                <w:rFonts w:ascii="Abel Pro" w:hAnsi="Abel Pro"/>
                <w:sz w:val="40"/>
                <w:szCs w:val="40"/>
              </w:rPr>
              <w:t>-</w:t>
            </w:r>
          </w:p>
        </w:tc>
      </w:tr>
      <w:tr w:rsidR="0005347B" w:rsidRPr="005C2C1E" w14:paraId="020D2431" w14:textId="77777777" w:rsidTr="003B1E42">
        <w:trPr>
          <w:trHeight w:val="1182"/>
        </w:trPr>
        <w:tc>
          <w:tcPr>
            <w:tcW w:w="2187" w:type="dxa"/>
            <w:vMerge/>
          </w:tcPr>
          <w:p w14:paraId="5B76E106" w14:textId="77777777" w:rsidR="0005347B" w:rsidRPr="005C2C1E" w:rsidRDefault="0005347B" w:rsidP="00F43FA3">
            <w:pPr>
              <w:rPr>
                <w:rFonts w:ascii="Abel Pro" w:hAnsi="Abel Pro"/>
                <w:sz w:val="20"/>
                <w:szCs w:val="20"/>
                <w:lang w:val="bs-Latn-BA"/>
              </w:rPr>
            </w:pPr>
          </w:p>
        </w:tc>
        <w:tc>
          <w:tcPr>
            <w:tcW w:w="2170" w:type="dxa"/>
            <w:vMerge/>
          </w:tcPr>
          <w:p w14:paraId="7AA38BED" w14:textId="77777777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9" w:type="dxa"/>
          </w:tcPr>
          <w:p w14:paraId="6F3C00C0" w14:textId="77777777" w:rsidR="0005347B" w:rsidRPr="005C2C1E" w:rsidRDefault="0005347B" w:rsidP="00C725FD">
            <w:pPr>
              <w:rPr>
                <w:rFonts w:ascii="Abel Pro" w:hAnsi="Abel Pro"/>
                <w:sz w:val="20"/>
                <w:szCs w:val="20"/>
                <w:lang w:val="bs-Latn-BA"/>
              </w:rPr>
            </w:pPr>
            <w:r w:rsidRPr="005C2C1E">
              <w:rPr>
                <w:rFonts w:ascii="Abel Pro" w:hAnsi="Abel Pro"/>
                <w:sz w:val="20"/>
                <w:szCs w:val="20"/>
                <w:lang w:val="bs-Latn-BA"/>
              </w:rPr>
              <w:t>Poboljšati kvalitet  i prilagoditi sadržaj koji se objavljuje na društvenim mrežama</w:t>
            </w:r>
          </w:p>
        </w:tc>
        <w:tc>
          <w:tcPr>
            <w:tcW w:w="459" w:type="dxa"/>
          </w:tcPr>
          <w:p w14:paraId="6BF5B71D" w14:textId="43554B46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4C7ECCFE" w14:textId="3A35A734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378B170C" w14:textId="375C4983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6DFFFAFA" w14:textId="6A7CF556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3" w:type="dxa"/>
          </w:tcPr>
          <w:p w14:paraId="104C3DF0" w14:textId="56DCE0C6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4" w:type="dxa"/>
          </w:tcPr>
          <w:p w14:paraId="57F0D011" w14:textId="72A7E16C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2193" w:type="dxa"/>
          </w:tcPr>
          <w:p w14:paraId="4C6AF8A3" w14:textId="34397516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 xml:space="preserve">Općina Vogošća u saradnji sa nevladinim organizacijama i </w:t>
            </w:r>
          </w:p>
        </w:tc>
        <w:tc>
          <w:tcPr>
            <w:tcW w:w="2188" w:type="dxa"/>
          </w:tcPr>
          <w:p w14:paraId="02F9265A" w14:textId="2B410B49" w:rsidR="0005347B" w:rsidRPr="00CA724E" w:rsidRDefault="00CA724E" w:rsidP="00CA724E">
            <w:pPr>
              <w:jc w:val="center"/>
              <w:rPr>
                <w:rFonts w:ascii="Abel Pro" w:hAnsi="Abel Pro"/>
                <w:sz w:val="40"/>
                <w:szCs w:val="40"/>
              </w:rPr>
            </w:pPr>
            <w:r w:rsidRPr="00CA724E">
              <w:rPr>
                <w:rFonts w:ascii="Abel Pro" w:hAnsi="Abel Pro"/>
                <w:sz w:val="40"/>
                <w:szCs w:val="40"/>
              </w:rPr>
              <w:t>-</w:t>
            </w:r>
          </w:p>
          <w:p w14:paraId="3ED16499" w14:textId="77777777" w:rsidR="00CA724E" w:rsidRPr="00CA724E" w:rsidRDefault="00CA724E" w:rsidP="00CA724E">
            <w:pPr>
              <w:ind w:firstLine="720"/>
              <w:jc w:val="center"/>
              <w:rPr>
                <w:rFonts w:ascii="Abel Pro" w:hAnsi="Abel Pro"/>
                <w:sz w:val="40"/>
                <w:szCs w:val="40"/>
              </w:rPr>
            </w:pPr>
          </w:p>
        </w:tc>
      </w:tr>
      <w:tr w:rsidR="0005347B" w:rsidRPr="005C2C1E" w14:paraId="7DC8579E" w14:textId="77777777" w:rsidTr="003B1E42">
        <w:trPr>
          <w:trHeight w:val="1182"/>
        </w:trPr>
        <w:tc>
          <w:tcPr>
            <w:tcW w:w="2187" w:type="dxa"/>
            <w:vMerge/>
          </w:tcPr>
          <w:p w14:paraId="2935C278" w14:textId="77777777" w:rsidR="0005347B" w:rsidRPr="005C2C1E" w:rsidRDefault="0005347B" w:rsidP="00F43FA3">
            <w:pPr>
              <w:rPr>
                <w:rFonts w:ascii="Abel Pro" w:hAnsi="Abel Pro"/>
                <w:sz w:val="20"/>
                <w:szCs w:val="20"/>
                <w:lang w:val="bs-Latn-BA"/>
              </w:rPr>
            </w:pPr>
          </w:p>
        </w:tc>
        <w:tc>
          <w:tcPr>
            <w:tcW w:w="2170" w:type="dxa"/>
            <w:vMerge/>
          </w:tcPr>
          <w:p w14:paraId="0E7247F1" w14:textId="77777777" w:rsidR="0005347B" w:rsidRPr="005C2C1E" w:rsidRDefault="0005347B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9" w:type="dxa"/>
          </w:tcPr>
          <w:p w14:paraId="513EB3EE" w14:textId="7D50CEC7" w:rsidR="0005347B" w:rsidRPr="005C2C1E" w:rsidRDefault="0005347B" w:rsidP="00C725FD">
            <w:pPr>
              <w:rPr>
                <w:rFonts w:ascii="Abel Pro" w:hAnsi="Abel Pro"/>
                <w:sz w:val="20"/>
                <w:szCs w:val="20"/>
                <w:lang w:val="bs-Latn-BA"/>
              </w:rPr>
            </w:pPr>
            <w:r>
              <w:rPr>
                <w:rFonts w:ascii="Abel Pro" w:hAnsi="Abel Pro"/>
                <w:sz w:val="20"/>
                <w:szCs w:val="20"/>
                <w:lang w:val="bs-Latn-BA"/>
              </w:rPr>
              <w:t xml:space="preserve">Osposobiti digitalni panel u srednjoj školi, u općini i drugom javnom mjestu gdje bi mladi mogli na lak i brz način pretražiti sve relevantne informacije </w:t>
            </w:r>
          </w:p>
        </w:tc>
        <w:tc>
          <w:tcPr>
            <w:tcW w:w="459" w:type="dxa"/>
          </w:tcPr>
          <w:p w14:paraId="6D8980F5" w14:textId="77777777" w:rsidR="0005347B" w:rsidRDefault="0005347B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4F252C7E" w14:textId="2019AA25" w:rsidR="0005347B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6028B06B" w14:textId="13A11F0B" w:rsidR="0005347B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1404E020" w14:textId="2730950E" w:rsidR="0005347B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3" w:type="dxa"/>
          </w:tcPr>
          <w:p w14:paraId="1A16EAA4" w14:textId="0DD30C6F" w:rsidR="0005347B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4" w:type="dxa"/>
          </w:tcPr>
          <w:p w14:paraId="7C346633" w14:textId="7490C9B3" w:rsidR="0005347B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2193" w:type="dxa"/>
          </w:tcPr>
          <w:p w14:paraId="01419D74" w14:textId="6B26E5E1" w:rsidR="0005347B" w:rsidRDefault="0005347B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Općina Vogošća</w:t>
            </w:r>
          </w:p>
        </w:tc>
        <w:tc>
          <w:tcPr>
            <w:tcW w:w="2188" w:type="dxa"/>
          </w:tcPr>
          <w:p w14:paraId="58448FF9" w14:textId="77777777" w:rsidR="0005347B" w:rsidRDefault="00CA724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2027: 7.000,00 KM</w:t>
            </w:r>
          </w:p>
          <w:p w14:paraId="35EA70E2" w14:textId="6550A898" w:rsidR="00CA724E" w:rsidRDefault="00CA724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2028: 1.000,00 KM</w:t>
            </w:r>
          </w:p>
          <w:p w14:paraId="261FFB68" w14:textId="183E73DA" w:rsidR="00CA724E" w:rsidRDefault="00CA724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202</w:t>
            </w:r>
            <w:r>
              <w:rPr>
                <w:rFonts w:ascii="Abel Pro" w:hAnsi="Abel Pro"/>
                <w:sz w:val="20"/>
                <w:szCs w:val="20"/>
              </w:rPr>
              <w:t>9</w:t>
            </w:r>
            <w:r>
              <w:rPr>
                <w:rFonts w:ascii="Abel Pro" w:hAnsi="Abel Pro"/>
                <w:sz w:val="20"/>
                <w:szCs w:val="20"/>
              </w:rPr>
              <w:t>: 1.000</w:t>
            </w:r>
            <w:r>
              <w:rPr>
                <w:rFonts w:ascii="Abel Pro" w:hAnsi="Abel Pro"/>
                <w:sz w:val="20"/>
                <w:szCs w:val="20"/>
              </w:rPr>
              <w:t>,00</w:t>
            </w:r>
            <w:r>
              <w:rPr>
                <w:rFonts w:ascii="Abel Pro" w:hAnsi="Abel Pro"/>
                <w:sz w:val="20"/>
                <w:szCs w:val="20"/>
              </w:rPr>
              <w:t xml:space="preserve"> KM</w:t>
            </w:r>
          </w:p>
          <w:p w14:paraId="7F03038A" w14:textId="7C07E3D2" w:rsidR="00CA724E" w:rsidRDefault="00CA724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20</w:t>
            </w:r>
            <w:r>
              <w:rPr>
                <w:rFonts w:ascii="Abel Pro" w:hAnsi="Abel Pro"/>
                <w:sz w:val="20"/>
                <w:szCs w:val="20"/>
              </w:rPr>
              <w:t>30</w:t>
            </w:r>
            <w:r>
              <w:rPr>
                <w:rFonts w:ascii="Abel Pro" w:hAnsi="Abel Pro"/>
                <w:sz w:val="20"/>
                <w:szCs w:val="20"/>
              </w:rPr>
              <w:t>: 1.000</w:t>
            </w:r>
            <w:r>
              <w:rPr>
                <w:rFonts w:ascii="Abel Pro" w:hAnsi="Abel Pro"/>
                <w:sz w:val="20"/>
                <w:szCs w:val="20"/>
              </w:rPr>
              <w:t>,00</w:t>
            </w:r>
            <w:r>
              <w:rPr>
                <w:rFonts w:ascii="Abel Pro" w:hAnsi="Abel Pro"/>
                <w:sz w:val="20"/>
                <w:szCs w:val="20"/>
              </w:rPr>
              <w:t xml:space="preserve"> KM</w:t>
            </w:r>
          </w:p>
          <w:p w14:paraId="15E454A0" w14:textId="77777777" w:rsidR="00CA724E" w:rsidRDefault="00CA724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20</w:t>
            </w:r>
            <w:r>
              <w:rPr>
                <w:rFonts w:ascii="Abel Pro" w:hAnsi="Abel Pro"/>
                <w:sz w:val="20"/>
                <w:szCs w:val="20"/>
              </w:rPr>
              <w:t>31</w:t>
            </w:r>
            <w:r>
              <w:rPr>
                <w:rFonts w:ascii="Abel Pro" w:hAnsi="Abel Pro"/>
                <w:sz w:val="20"/>
                <w:szCs w:val="20"/>
              </w:rPr>
              <w:t>: 1.000</w:t>
            </w:r>
            <w:r>
              <w:rPr>
                <w:rFonts w:ascii="Abel Pro" w:hAnsi="Abel Pro"/>
                <w:sz w:val="20"/>
                <w:szCs w:val="20"/>
              </w:rPr>
              <w:t>,00</w:t>
            </w:r>
            <w:r>
              <w:rPr>
                <w:rFonts w:ascii="Abel Pro" w:hAnsi="Abel Pro"/>
                <w:sz w:val="20"/>
                <w:szCs w:val="20"/>
              </w:rPr>
              <w:t xml:space="preserve"> KM</w:t>
            </w:r>
          </w:p>
          <w:p w14:paraId="4D422669" w14:textId="7F1D42E5" w:rsidR="00CA724E" w:rsidRPr="005C2C1E" w:rsidRDefault="00CA724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Ukupno: 11.000,00 KM</w:t>
            </w:r>
          </w:p>
        </w:tc>
      </w:tr>
      <w:tr w:rsidR="001E53D3" w:rsidRPr="005C2C1E" w14:paraId="0A9ADCB7" w14:textId="77777777" w:rsidTr="001E53D3">
        <w:trPr>
          <w:trHeight w:val="1620"/>
        </w:trPr>
        <w:tc>
          <w:tcPr>
            <w:tcW w:w="2187" w:type="dxa"/>
            <w:vMerge/>
          </w:tcPr>
          <w:p w14:paraId="22974C96" w14:textId="77777777" w:rsidR="001E53D3" w:rsidRPr="005C2C1E" w:rsidRDefault="001E53D3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70" w:type="dxa"/>
            <w:vMerge w:val="restart"/>
          </w:tcPr>
          <w:p w14:paraId="2161CF11" w14:textId="17F8A07B" w:rsidR="001E53D3" w:rsidRPr="005C2C1E" w:rsidRDefault="001E53D3">
            <w:pPr>
              <w:rPr>
                <w:rFonts w:ascii="Abel Pro" w:hAnsi="Abel Pro"/>
                <w:sz w:val="20"/>
                <w:szCs w:val="20"/>
              </w:rPr>
            </w:pPr>
            <w:bookmarkStart w:id="38" w:name="_Hlk230871588"/>
            <w:r w:rsidRPr="005C2C1E">
              <w:rPr>
                <w:rFonts w:ascii="Abel Pro" w:hAnsi="Abel Pro"/>
                <w:sz w:val="20"/>
                <w:szCs w:val="20"/>
              </w:rPr>
              <w:t xml:space="preserve">3.3.2. Podržati mobilnost mladih unutar i van općine </w:t>
            </w:r>
            <w:bookmarkEnd w:id="38"/>
          </w:p>
        </w:tc>
        <w:tc>
          <w:tcPr>
            <w:tcW w:w="2199" w:type="dxa"/>
          </w:tcPr>
          <w:p w14:paraId="38807062" w14:textId="4C892C56" w:rsidR="001E53D3" w:rsidRPr="005C2C1E" w:rsidRDefault="001E53D3" w:rsidP="00715588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>Organizirati sastanke sa predstavnicima Ministarstva saobraćaja KS</w:t>
            </w:r>
            <w:r>
              <w:rPr>
                <w:rFonts w:ascii="Abel Pro" w:hAnsi="Abel Pro"/>
                <w:sz w:val="20"/>
                <w:szCs w:val="20"/>
              </w:rPr>
              <w:t xml:space="preserve"> u svrhu poboljšanja redovnosti i dostupnosti linija </w:t>
            </w:r>
          </w:p>
          <w:p w14:paraId="405177F9" w14:textId="454FD53B" w:rsidR="001E53D3" w:rsidRPr="005C2C1E" w:rsidRDefault="001E53D3" w:rsidP="00715588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59" w:type="dxa"/>
          </w:tcPr>
          <w:p w14:paraId="10745929" w14:textId="6FDF795A" w:rsidR="001E53D3" w:rsidRPr="005C2C1E" w:rsidRDefault="006D452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5A8D3B3B" w14:textId="64E1CAC7" w:rsidR="001E53D3" w:rsidRPr="005C2C1E" w:rsidRDefault="006D452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77262F41" w14:textId="452D2489" w:rsidR="001E53D3" w:rsidRPr="005C2C1E" w:rsidRDefault="006D452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0EEFD53D" w14:textId="77777777" w:rsidR="001E53D3" w:rsidRPr="005C2C1E" w:rsidRDefault="001E53D3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3" w:type="dxa"/>
          </w:tcPr>
          <w:p w14:paraId="21D44C1F" w14:textId="77777777" w:rsidR="001E53D3" w:rsidRPr="005C2C1E" w:rsidRDefault="001E53D3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4" w:type="dxa"/>
          </w:tcPr>
          <w:p w14:paraId="6878F543" w14:textId="77777777" w:rsidR="001E53D3" w:rsidRPr="005C2C1E" w:rsidRDefault="001E53D3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3" w:type="dxa"/>
          </w:tcPr>
          <w:p w14:paraId="7D1C6E63" w14:textId="77777777" w:rsidR="001E53D3" w:rsidRDefault="006D452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Općinski načelnik</w:t>
            </w:r>
          </w:p>
          <w:p w14:paraId="5D1E062A" w14:textId="77777777" w:rsidR="006D4524" w:rsidRDefault="006D4524">
            <w:pPr>
              <w:rPr>
                <w:rFonts w:ascii="Abel Pro" w:hAnsi="Abel Pro"/>
                <w:sz w:val="20"/>
                <w:szCs w:val="20"/>
              </w:rPr>
            </w:pPr>
          </w:p>
          <w:p w14:paraId="69F87F6E" w14:textId="77777777" w:rsidR="006D4524" w:rsidRDefault="006D452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Općina Vogošća</w:t>
            </w:r>
          </w:p>
          <w:p w14:paraId="3ABD5D3B" w14:textId="77777777" w:rsidR="006D4524" w:rsidRDefault="006D4524">
            <w:pPr>
              <w:rPr>
                <w:rFonts w:ascii="Abel Pro" w:hAnsi="Abel Pro"/>
                <w:sz w:val="20"/>
                <w:szCs w:val="20"/>
              </w:rPr>
            </w:pPr>
          </w:p>
          <w:p w14:paraId="0365E76E" w14:textId="14D8AD46" w:rsidR="006D4524" w:rsidRPr="005C2C1E" w:rsidRDefault="006D452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Ministarstvo saobraćaja KS</w:t>
            </w:r>
          </w:p>
        </w:tc>
        <w:tc>
          <w:tcPr>
            <w:tcW w:w="2188" w:type="dxa"/>
          </w:tcPr>
          <w:p w14:paraId="776C2380" w14:textId="209C5549" w:rsidR="001E53D3" w:rsidRPr="00CA724E" w:rsidRDefault="00CA724E" w:rsidP="00CA724E">
            <w:pPr>
              <w:jc w:val="center"/>
              <w:rPr>
                <w:rFonts w:ascii="Abel Pro" w:hAnsi="Abel Pro"/>
                <w:sz w:val="44"/>
                <w:szCs w:val="44"/>
              </w:rPr>
            </w:pPr>
            <w:r w:rsidRPr="00CA724E">
              <w:rPr>
                <w:rFonts w:ascii="Abel Pro" w:hAnsi="Abel Pro"/>
                <w:sz w:val="44"/>
                <w:szCs w:val="44"/>
              </w:rPr>
              <w:t>-</w:t>
            </w:r>
          </w:p>
        </w:tc>
      </w:tr>
      <w:tr w:rsidR="001E53D3" w:rsidRPr="005C2C1E" w14:paraId="1F4B3F24" w14:textId="77777777" w:rsidTr="001E53D3">
        <w:trPr>
          <w:trHeight w:val="1428"/>
        </w:trPr>
        <w:tc>
          <w:tcPr>
            <w:tcW w:w="2187" w:type="dxa"/>
            <w:vMerge/>
          </w:tcPr>
          <w:p w14:paraId="7CB01B73" w14:textId="77777777" w:rsidR="001E53D3" w:rsidRPr="005C2C1E" w:rsidRDefault="001E53D3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70" w:type="dxa"/>
            <w:vMerge/>
          </w:tcPr>
          <w:p w14:paraId="0B19FB9F" w14:textId="77777777" w:rsidR="001E53D3" w:rsidRPr="005C2C1E" w:rsidRDefault="001E53D3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9" w:type="dxa"/>
          </w:tcPr>
          <w:p w14:paraId="1D1116F2" w14:textId="77777777" w:rsidR="001E53D3" w:rsidRPr="005C2C1E" w:rsidRDefault="001E53D3" w:rsidP="001E53D3">
            <w:pPr>
              <w:rPr>
                <w:rFonts w:ascii="Abel Pro" w:hAnsi="Abel Pro"/>
                <w:sz w:val="20"/>
                <w:szCs w:val="20"/>
              </w:rPr>
            </w:pPr>
            <w:r w:rsidRPr="005C2C1E">
              <w:rPr>
                <w:rFonts w:ascii="Abel Pro" w:hAnsi="Abel Pro"/>
                <w:sz w:val="20"/>
                <w:szCs w:val="20"/>
              </w:rPr>
              <w:t xml:space="preserve">Inicirati preko Općinskog vijeća povećanje broja autobuskih linija unutar općine ali </w:t>
            </w:r>
            <w:r>
              <w:rPr>
                <w:rFonts w:ascii="Abel Pro" w:hAnsi="Abel Pro"/>
                <w:sz w:val="20"/>
                <w:szCs w:val="20"/>
              </w:rPr>
              <w:t>i sa centrom grada unutar oopćine</w:t>
            </w:r>
          </w:p>
          <w:p w14:paraId="7ED6CB83" w14:textId="77777777" w:rsidR="001E53D3" w:rsidRPr="005C2C1E" w:rsidRDefault="001E53D3" w:rsidP="00715588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59" w:type="dxa"/>
          </w:tcPr>
          <w:p w14:paraId="114A6F1B" w14:textId="77777777" w:rsidR="001E53D3" w:rsidRPr="005C2C1E" w:rsidRDefault="001E53D3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0" w:type="dxa"/>
          </w:tcPr>
          <w:p w14:paraId="6F9524DD" w14:textId="6D5615DD" w:rsidR="001E53D3" w:rsidRPr="005C2C1E" w:rsidRDefault="006D452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47B42C1E" w14:textId="1A91C290" w:rsidR="001E53D3" w:rsidRPr="005C2C1E" w:rsidRDefault="006D452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660D6239" w14:textId="77777777" w:rsidR="001E53D3" w:rsidRPr="005C2C1E" w:rsidRDefault="001E53D3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3" w:type="dxa"/>
          </w:tcPr>
          <w:p w14:paraId="2A7E110E" w14:textId="77777777" w:rsidR="001E53D3" w:rsidRPr="005C2C1E" w:rsidRDefault="001E53D3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464" w:type="dxa"/>
          </w:tcPr>
          <w:p w14:paraId="41611297" w14:textId="77777777" w:rsidR="001E53D3" w:rsidRPr="005C2C1E" w:rsidRDefault="001E53D3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3" w:type="dxa"/>
          </w:tcPr>
          <w:p w14:paraId="4412EFCA" w14:textId="277192C1" w:rsidR="001E53D3" w:rsidRPr="005C2C1E" w:rsidRDefault="006D452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Općinsko vijeće Vogošća</w:t>
            </w:r>
          </w:p>
        </w:tc>
        <w:tc>
          <w:tcPr>
            <w:tcW w:w="2188" w:type="dxa"/>
          </w:tcPr>
          <w:p w14:paraId="2585F66B" w14:textId="2880A25E" w:rsidR="001E53D3" w:rsidRPr="00CA724E" w:rsidRDefault="00CA724E" w:rsidP="00CA724E">
            <w:pPr>
              <w:jc w:val="center"/>
              <w:rPr>
                <w:rFonts w:ascii="Abel Pro" w:hAnsi="Abel Pro"/>
                <w:sz w:val="44"/>
                <w:szCs w:val="44"/>
              </w:rPr>
            </w:pPr>
            <w:r w:rsidRPr="00CA724E">
              <w:rPr>
                <w:rFonts w:ascii="Abel Pro" w:hAnsi="Abel Pro"/>
                <w:sz w:val="44"/>
                <w:szCs w:val="44"/>
              </w:rPr>
              <w:t>-</w:t>
            </w:r>
          </w:p>
        </w:tc>
      </w:tr>
      <w:tr w:rsidR="001E53D3" w:rsidRPr="005C2C1E" w14:paraId="0EDD81BB" w14:textId="77777777" w:rsidTr="00520BC2">
        <w:trPr>
          <w:trHeight w:val="1304"/>
        </w:trPr>
        <w:tc>
          <w:tcPr>
            <w:tcW w:w="2187" w:type="dxa"/>
            <w:vMerge/>
          </w:tcPr>
          <w:p w14:paraId="45FBCA98" w14:textId="77777777" w:rsidR="001E53D3" w:rsidRPr="005C2C1E" w:rsidRDefault="001E53D3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70" w:type="dxa"/>
            <w:vMerge/>
          </w:tcPr>
          <w:p w14:paraId="67980C0C" w14:textId="77777777" w:rsidR="001E53D3" w:rsidRPr="005C2C1E" w:rsidRDefault="001E53D3">
            <w:pPr>
              <w:rPr>
                <w:rFonts w:ascii="Abel Pro" w:hAnsi="Abel Pro"/>
                <w:sz w:val="20"/>
                <w:szCs w:val="20"/>
              </w:rPr>
            </w:pPr>
          </w:p>
        </w:tc>
        <w:tc>
          <w:tcPr>
            <w:tcW w:w="2199" w:type="dxa"/>
          </w:tcPr>
          <w:p w14:paraId="4F13189A" w14:textId="33C56E07" w:rsidR="001E53D3" w:rsidRPr="005C2C1E" w:rsidRDefault="001E53D3" w:rsidP="00715588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Zadržat</w:t>
            </w:r>
            <w:r w:rsidR="006D4524">
              <w:rPr>
                <w:rFonts w:ascii="Abel Pro" w:hAnsi="Abel Pro"/>
                <w:sz w:val="20"/>
                <w:szCs w:val="20"/>
              </w:rPr>
              <w:t>i</w:t>
            </w:r>
            <w:r>
              <w:rPr>
                <w:rFonts w:ascii="Abel Pro" w:hAnsi="Abel Pro"/>
                <w:sz w:val="20"/>
                <w:szCs w:val="20"/>
              </w:rPr>
              <w:t xml:space="preserve"> i povećavati iznos</w:t>
            </w:r>
            <w:r w:rsidRPr="005C2C1E">
              <w:rPr>
                <w:rFonts w:ascii="Abel Pro" w:hAnsi="Abel Pro"/>
                <w:sz w:val="20"/>
                <w:szCs w:val="20"/>
              </w:rPr>
              <w:t xml:space="preserve"> dostupnost sredstava za Fond za mobilnost mladih</w:t>
            </w:r>
          </w:p>
        </w:tc>
        <w:tc>
          <w:tcPr>
            <w:tcW w:w="459" w:type="dxa"/>
          </w:tcPr>
          <w:p w14:paraId="2AA3A988" w14:textId="577C003D" w:rsidR="001E53D3" w:rsidRPr="005C2C1E" w:rsidRDefault="006D452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63AB9B39" w14:textId="4B220BA3" w:rsidR="001E53D3" w:rsidRPr="005C2C1E" w:rsidRDefault="006D452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496ECB39" w14:textId="74254022" w:rsidR="001E53D3" w:rsidRPr="005C2C1E" w:rsidRDefault="006D452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0" w:type="dxa"/>
          </w:tcPr>
          <w:p w14:paraId="3A772AAA" w14:textId="541A42F9" w:rsidR="001E53D3" w:rsidRPr="005C2C1E" w:rsidRDefault="006D452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3" w:type="dxa"/>
          </w:tcPr>
          <w:p w14:paraId="08AC9740" w14:textId="0E883695" w:rsidR="001E53D3" w:rsidRPr="005C2C1E" w:rsidRDefault="006D452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464" w:type="dxa"/>
          </w:tcPr>
          <w:p w14:paraId="60331D68" w14:textId="1AA2A9BA" w:rsidR="001E53D3" w:rsidRPr="005C2C1E" w:rsidRDefault="006D452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X</w:t>
            </w:r>
          </w:p>
        </w:tc>
        <w:tc>
          <w:tcPr>
            <w:tcW w:w="2193" w:type="dxa"/>
          </w:tcPr>
          <w:p w14:paraId="0556AFE5" w14:textId="77777777" w:rsidR="001E53D3" w:rsidRDefault="006D452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Općina Vogošća</w:t>
            </w:r>
          </w:p>
          <w:p w14:paraId="385FDDEC" w14:textId="77777777" w:rsidR="006D4524" w:rsidRDefault="006D4524">
            <w:pPr>
              <w:rPr>
                <w:rFonts w:ascii="Abel Pro" w:hAnsi="Abel Pro"/>
                <w:sz w:val="20"/>
                <w:szCs w:val="20"/>
              </w:rPr>
            </w:pPr>
          </w:p>
          <w:p w14:paraId="23FC1099" w14:textId="6356A7FC" w:rsidR="006D4524" w:rsidRPr="005C2C1E" w:rsidRDefault="006D4524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Općinsko vijeće</w:t>
            </w:r>
          </w:p>
        </w:tc>
        <w:tc>
          <w:tcPr>
            <w:tcW w:w="2188" w:type="dxa"/>
          </w:tcPr>
          <w:p w14:paraId="3DCF73C9" w14:textId="77777777" w:rsidR="001E53D3" w:rsidRDefault="00CA724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Godišnje: 10.000,00 KM</w:t>
            </w:r>
          </w:p>
          <w:p w14:paraId="1815940D" w14:textId="7B9FB1D9" w:rsidR="00CA724E" w:rsidRPr="005C2C1E" w:rsidRDefault="00CA724E">
            <w:pPr>
              <w:rPr>
                <w:rFonts w:ascii="Abel Pro" w:hAnsi="Abel Pro"/>
                <w:sz w:val="20"/>
                <w:szCs w:val="20"/>
              </w:rPr>
            </w:pPr>
            <w:r>
              <w:rPr>
                <w:rFonts w:ascii="Abel Pro" w:hAnsi="Abel Pro"/>
                <w:sz w:val="20"/>
                <w:szCs w:val="20"/>
              </w:rPr>
              <w:t>Ukupno: 60.000,00 KM</w:t>
            </w:r>
          </w:p>
        </w:tc>
      </w:tr>
    </w:tbl>
    <w:p w14:paraId="4EEF0AB9" w14:textId="27A256A9" w:rsidR="009A74BA" w:rsidRPr="004E7254" w:rsidRDefault="009A74BA" w:rsidP="004E7254">
      <w:pPr>
        <w:rPr>
          <w:rFonts w:ascii="Abel Pro" w:hAnsi="Abel Pro"/>
          <w:lang w:val="en-US"/>
        </w:rPr>
      </w:pPr>
    </w:p>
    <w:sectPr w:rsidR="009A74BA" w:rsidRPr="004E7254" w:rsidSect="004E7254">
      <w:headerReference w:type="default" r:id="rId8"/>
      <w:footerReference w:type="default" r:id="rId9"/>
      <w:pgSz w:w="15840" w:h="12240" w:orient="landscape" w:code="1"/>
      <w:pgMar w:top="1134" w:right="993" w:bottom="1134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9A2F7" w14:textId="77777777" w:rsidR="007064D4" w:rsidRPr="00A26610" w:rsidRDefault="007064D4">
      <w:r w:rsidRPr="00A26610">
        <w:separator/>
      </w:r>
    </w:p>
  </w:endnote>
  <w:endnote w:type="continuationSeparator" w:id="0">
    <w:p w14:paraId="3480468B" w14:textId="77777777" w:rsidR="007064D4" w:rsidRPr="00A26610" w:rsidRDefault="007064D4">
      <w:r w:rsidRPr="00A2661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bel Pro">
    <w:panose1 w:val="02000506030000020004"/>
    <w:charset w:val="00"/>
    <w:family w:val="modern"/>
    <w:notTrueType/>
    <w:pitch w:val="variable"/>
    <w:sig w:usb0="00000007" w:usb1="00000000" w:usb2="00000000" w:usb3="00000000" w:csb0="0000009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72CE8" w14:textId="77777777" w:rsidR="0086151A" w:rsidRPr="00A26610" w:rsidRDefault="0086151A" w:rsidP="0086151A">
    <w:pPr>
      <w:pStyle w:val="NoSpacing"/>
      <w:rPr>
        <w:lang w:val="hr-HR"/>
      </w:rPr>
    </w:pPr>
  </w:p>
  <w:p w14:paraId="65927328" w14:textId="77777777" w:rsidR="0086151A" w:rsidRPr="00A26610" w:rsidRDefault="0086151A" w:rsidP="0086151A">
    <w:pPr>
      <w:pStyle w:val="Footer"/>
      <w:pBdr>
        <w:top w:val="single" w:sz="4" w:space="1" w:color="auto"/>
      </w:pBdr>
      <w:ind w:firstLine="720"/>
      <w:jc w:val="right"/>
      <w:rPr>
        <w:rFonts w:ascii="Abel Pro" w:hAnsi="Abel Pro"/>
        <w:sz w:val="16"/>
        <w:szCs w:val="16"/>
      </w:rPr>
    </w:pPr>
    <w:r w:rsidRPr="00A26610">
      <w:rPr>
        <w:rFonts w:ascii="Verdana" w:hAnsi="Verdana"/>
        <w:noProof/>
        <w:sz w:val="14"/>
        <w:szCs w:val="14"/>
      </w:rPr>
      <w:drawing>
        <wp:anchor distT="0" distB="0" distL="114300" distR="114300" simplePos="0" relativeHeight="251659264" behindDoc="1" locked="0" layoutInCell="1" allowOverlap="1" wp14:anchorId="22FC8CC5" wp14:editId="4DB12321">
          <wp:simplePos x="0" y="0"/>
          <wp:positionH relativeFrom="column">
            <wp:posOffset>-114589</wp:posOffset>
          </wp:positionH>
          <wp:positionV relativeFrom="paragraph">
            <wp:posOffset>-635</wp:posOffset>
          </wp:positionV>
          <wp:extent cx="1435735" cy="510540"/>
          <wp:effectExtent l="0" t="0" r="0" b="3810"/>
          <wp:wrapNone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5735" cy="5105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id w:val="-1188518774"/>
        <w:docPartObj>
          <w:docPartGallery w:val="Page Numbers (Top of Page)"/>
          <w:docPartUnique/>
        </w:docPartObj>
      </w:sdtPr>
      <w:sdtEndPr>
        <w:rPr>
          <w:rFonts w:ascii="Abel Pro" w:hAnsi="Abel Pro"/>
          <w:sz w:val="16"/>
          <w:szCs w:val="16"/>
        </w:rPr>
      </w:sdtEndPr>
      <w:sdtContent>
        <w:r w:rsidR="00375163" w:rsidRPr="00A26610">
          <w:rPr>
            <w:rFonts w:ascii="Abel Pro" w:hAnsi="Abel Pro"/>
            <w:bCs/>
            <w:sz w:val="16"/>
            <w:szCs w:val="16"/>
          </w:rPr>
          <w:fldChar w:fldCharType="begin"/>
        </w:r>
        <w:r w:rsidR="00375163" w:rsidRPr="00A26610">
          <w:rPr>
            <w:rFonts w:ascii="Abel Pro" w:hAnsi="Abel Pro"/>
            <w:bCs/>
            <w:sz w:val="16"/>
            <w:szCs w:val="16"/>
          </w:rPr>
          <w:instrText>PAGE</w:instrText>
        </w:r>
        <w:r w:rsidR="00375163" w:rsidRPr="00A26610">
          <w:rPr>
            <w:rFonts w:ascii="Abel Pro" w:hAnsi="Abel Pro"/>
            <w:bCs/>
            <w:sz w:val="16"/>
            <w:szCs w:val="16"/>
          </w:rPr>
          <w:fldChar w:fldCharType="separate"/>
        </w:r>
        <w:r w:rsidR="00FE0051" w:rsidRPr="00A26610">
          <w:rPr>
            <w:rFonts w:ascii="Abel Pro" w:hAnsi="Abel Pro"/>
            <w:bCs/>
            <w:sz w:val="16"/>
            <w:szCs w:val="16"/>
          </w:rPr>
          <w:t>1</w:t>
        </w:r>
        <w:r w:rsidR="00375163" w:rsidRPr="00A26610">
          <w:rPr>
            <w:rFonts w:ascii="Abel Pro" w:hAnsi="Abel Pro"/>
            <w:bCs/>
            <w:sz w:val="16"/>
            <w:szCs w:val="16"/>
          </w:rPr>
          <w:fldChar w:fldCharType="end"/>
        </w:r>
        <w:r w:rsidR="00375163" w:rsidRPr="00A26610">
          <w:rPr>
            <w:rFonts w:ascii="Abel Pro" w:hAnsi="Abel Pro"/>
            <w:sz w:val="16"/>
            <w:szCs w:val="16"/>
          </w:rPr>
          <w:t xml:space="preserve"> </w:t>
        </w:r>
        <w:r w:rsidR="00375163" w:rsidRPr="00A26610">
          <w:rPr>
            <w:rFonts w:ascii="Abel Pro" w:hAnsi="Abel Pro"/>
            <w:sz w:val="16"/>
            <w:szCs w:val="16"/>
          </w:rPr>
          <w:t xml:space="preserve">/ </w:t>
        </w:r>
        <w:r w:rsidR="00375163" w:rsidRPr="00A26610">
          <w:rPr>
            <w:rFonts w:ascii="Abel Pro" w:hAnsi="Abel Pro"/>
            <w:bCs/>
            <w:sz w:val="16"/>
            <w:szCs w:val="16"/>
          </w:rPr>
          <w:fldChar w:fldCharType="begin"/>
        </w:r>
        <w:r w:rsidR="00375163" w:rsidRPr="00A26610">
          <w:rPr>
            <w:rFonts w:ascii="Abel Pro" w:hAnsi="Abel Pro"/>
            <w:bCs/>
            <w:sz w:val="16"/>
            <w:szCs w:val="16"/>
          </w:rPr>
          <w:instrText>NUMPAGES</w:instrText>
        </w:r>
        <w:r w:rsidR="00375163" w:rsidRPr="00A26610">
          <w:rPr>
            <w:rFonts w:ascii="Abel Pro" w:hAnsi="Abel Pro"/>
            <w:bCs/>
            <w:sz w:val="16"/>
            <w:szCs w:val="16"/>
          </w:rPr>
          <w:fldChar w:fldCharType="separate"/>
        </w:r>
        <w:r w:rsidR="00FE0051" w:rsidRPr="00A26610">
          <w:rPr>
            <w:rFonts w:ascii="Abel Pro" w:hAnsi="Abel Pro"/>
            <w:bCs/>
            <w:sz w:val="16"/>
            <w:szCs w:val="16"/>
          </w:rPr>
          <w:t>1</w:t>
        </w:r>
        <w:r w:rsidR="00375163" w:rsidRPr="00A26610">
          <w:rPr>
            <w:rFonts w:ascii="Abel Pro" w:hAnsi="Abel Pro"/>
            <w:bCs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697BF" w14:textId="77777777" w:rsidR="007064D4" w:rsidRPr="00A26610" w:rsidRDefault="007064D4">
      <w:r w:rsidRPr="00A26610">
        <w:separator/>
      </w:r>
    </w:p>
  </w:footnote>
  <w:footnote w:type="continuationSeparator" w:id="0">
    <w:p w14:paraId="6A73A551" w14:textId="77777777" w:rsidR="007064D4" w:rsidRPr="00A26610" w:rsidRDefault="007064D4">
      <w:r w:rsidRPr="00A2661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45234" w14:textId="24929CEA" w:rsidR="00721434" w:rsidRPr="00A26610" w:rsidRDefault="00382B4F" w:rsidP="00721434">
    <w:pPr>
      <w:pStyle w:val="Header"/>
      <w:pBdr>
        <w:bottom w:val="single" w:sz="4" w:space="1" w:color="auto"/>
      </w:pBdr>
      <w:rPr>
        <w:rFonts w:ascii="Abel Pro" w:hAnsi="Abel Pro"/>
        <w:sz w:val="18"/>
        <w:szCs w:val="18"/>
      </w:rPr>
    </w:pPr>
    <w:r>
      <w:rPr>
        <w:rFonts w:ascii="Abel Pro" w:hAnsi="Abel Pro"/>
        <w:i/>
        <w:sz w:val="18"/>
        <w:szCs w:val="18"/>
      </w:rPr>
      <w:t>Općina Vogošća</w:t>
    </w:r>
    <w:r w:rsidR="0086151A" w:rsidRPr="00A26610">
      <w:rPr>
        <w:rFonts w:ascii="Abel Pro" w:hAnsi="Abel Pro"/>
        <w:i/>
        <w:sz w:val="18"/>
        <w:szCs w:val="18"/>
      </w:rPr>
      <w:t xml:space="preserve"> • </w:t>
    </w:r>
    <w:r>
      <w:rPr>
        <w:rFonts w:ascii="Abel Pro" w:hAnsi="Abel Pro"/>
        <w:i/>
        <w:sz w:val="18"/>
        <w:szCs w:val="18"/>
      </w:rPr>
      <w:t>Akcioni plan Strategije prema mladima</w:t>
    </w:r>
    <w:r w:rsidR="0086151A" w:rsidRPr="00A26610">
      <w:rPr>
        <w:rFonts w:ascii="Abel Pro" w:hAnsi="Abel Pro"/>
        <w:i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71719A"/>
    <w:multiLevelType w:val="hybridMultilevel"/>
    <w:tmpl w:val="38963526"/>
    <w:lvl w:ilvl="0" w:tplc="B81A5542">
      <w:start w:val="1"/>
      <w:numFmt w:val="bullet"/>
      <w:lvlText w:val="-"/>
      <w:lvlJc w:val="left"/>
      <w:pPr>
        <w:ind w:left="405" w:hanging="360"/>
      </w:pPr>
      <w:rPr>
        <w:rFonts w:ascii="Abel Pro" w:eastAsia="Times New Roman" w:hAnsi="Abel Pro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 w16cid:durableId="9137764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isplayBackgroundShape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EF1"/>
    <w:rsid w:val="00001A4C"/>
    <w:rsid w:val="00024F88"/>
    <w:rsid w:val="0005347B"/>
    <w:rsid w:val="000A68E5"/>
    <w:rsid w:val="000B743D"/>
    <w:rsid w:val="000D6DF4"/>
    <w:rsid w:val="000E087F"/>
    <w:rsid w:val="000E76C4"/>
    <w:rsid w:val="001066FC"/>
    <w:rsid w:val="001274E6"/>
    <w:rsid w:val="00136D7F"/>
    <w:rsid w:val="00155175"/>
    <w:rsid w:val="00166054"/>
    <w:rsid w:val="00176554"/>
    <w:rsid w:val="00184AA2"/>
    <w:rsid w:val="001857D2"/>
    <w:rsid w:val="00190F48"/>
    <w:rsid w:val="001A74D8"/>
    <w:rsid w:val="001D5FA6"/>
    <w:rsid w:val="001E53D3"/>
    <w:rsid w:val="00211743"/>
    <w:rsid w:val="002901E5"/>
    <w:rsid w:val="00293375"/>
    <w:rsid w:val="002B5D5C"/>
    <w:rsid w:val="002B600E"/>
    <w:rsid w:val="002C0FF2"/>
    <w:rsid w:val="002E43B1"/>
    <w:rsid w:val="002F75B4"/>
    <w:rsid w:val="00305F8F"/>
    <w:rsid w:val="00312A36"/>
    <w:rsid w:val="00335886"/>
    <w:rsid w:val="00351200"/>
    <w:rsid w:val="003561A8"/>
    <w:rsid w:val="003637C0"/>
    <w:rsid w:val="00375163"/>
    <w:rsid w:val="00382B4F"/>
    <w:rsid w:val="003863A3"/>
    <w:rsid w:val="00393EDE"/>
    <w:rsid w:val="00396EF1"/>
    <w:rsid w:val="003B1E42"/>
    <w:rsid w:val="003D192D"/>
    <w:rsid w:val="003E0F16"/>
    <w:rsid w:val="003F1C69"/>
    <w:rsid w:val="00403085"/>
    <w:rsid w:val="00403B5C"/>
    <w:rsid w:val="00451735"/>
    <w:rsid w:val="00473E80"/>
    <w:rsid w:val="00474A13"/>
    <w:rsid w:val="004A34BC"/>
    <w:rsid w:val="004E7254"/>
    <w:rsid w:val="00510087"/>
    <w:rsid w:val="00515129"/>
    <w:rsid w:val="00520BC2"/>
    <w:rsid w:val="005410DA"/>
    <w:rsid w:val="005447A8"/>
    <w:rsid w:val="00544A2F"/>
    <w:rsid w:val="00556FC4"/>
    <w:rsid w:val="00567E9F"/>
    <w:rsid w:val="00593F71"/>
    <w:rsid w:val="005C2C1E"/>
    <w:rsid w:val="005E1CD4"/>
    <w:rsid w:val="0060625C"/>
    <w:rsid w:val="0061289E"/>
    <w:rsid w:val="00647EFC"/>
    <w:rsid w:val="006611DD"/>
    <w:rsid w:val="006928CE"/>
    <w:rsid w:val="006A7CA4"/>
    <w:rsid w:val="006B0886"/>
    <w:rsid w:val="006D4524"/>
    <w:rsid w:val="006E370E"/>
    <w:rsid w:val="007064D4"/>
    <w:rsid w:val="00715588"/>
    <w:rsid w:val="00721434"/>
    <w:rsid w:val="007265FF"/>
    <w:rsid w:val="0076755D"/>
    <w:rsid w:val="00775E34"/>
    <w:rsid w:val="0077748C"/>
    <w:rsid w:val="00781837"/>
    <w:rsid w:val="00794594"/>
    <w:rsid w:val="007C33E9"/>
    <w:rsid w:val="007C48BE"/>
    <w:rsid w:val="007D191F"/>
    <w:rsid w:val="007E127D"/>
    <w:rsid w:val="007E337A"/>
    <w:rsid w:val="007F5AAF"/>
    <w:rsid w:val="008155E0"/>
    <w:rsid w:val="00817293"/>
    <w:rsid w:val="008264E6"/>
    <w:rsid w:val="0084234F"/>
    <w:rsid w:val="0086151A"/>
    <w:rsid w:val="00867455"/>
    <w:rsid w:val="008808C3"/>
    <w:rsid w:val="008D4C2B"/>
    <w:rsid w:val="008D5C19"/>
    <w:rsid w:val="009121DE"/>
    <w:rsid w:val="009365A1"/>
    <w:rsid w:val="009401B3"/>
    <w:rsid w:val="009438CF"/>
    <w:rsid w:val="00947581"/>
    <w:rsid w:val="00951C03"/>
    <w:rsid w:val="00956353"/>
    <w:rsid w:val="00985572"/>
    <w:rsid w:val="009A74BA"/>
    <w:rsid w:val="009C3B5E"/>
    <w:rsid w:val="009C4E8A"/>
    <w:rsid w:val="00A23B38"/>
    <w:rsid w:val="00A26610"/>
    <w:rsid w:val="00A41B2D"/>
    <w:rsid w:val="00A61981"/>
    <w:rsid w:val="00A620A2"/>
    <w:rsid w:val="00AB3C38"/>
    <w:rsid w:val="00AC1FAC"/>
    <w:rsid w:val="00AC7398"/>
    <w:rsid w:val="00AE467D"/>
    <w:rsid w:val="00AF74DC"/>
    <w:rsid w:val="00B02E18"/>
    <w:rsid w:val="00B2169F"/>
    <w:rsid w:val="00B33DF0"/>
    <w:rsid w:val="00B511D8"/>
    <w:rsid w:val="00B564F5"/>
    <w:rsid w:val="00BD1B16"/>
    <w:rsid w:val="00BF232D"/>
    <w:rsid w:val="00BF631C"/>
    <w:rsid w:val="00C02E8E"/>
    <w:rsid w:val="00C21589"/>
    <w:rsid w:val="00C21A1E"/>
    <w:rsid w:val="00C2604D"/>
    <w:rsid w:val="00C725FD"/>
    <w:rsid w:val="00C923BE"/>
    <w:rsid w:val="00CA0AEB"/>
    <w:rsid w:val="00CA724E"/>
    <w:rsid w:val="00CB41D7"/>
    <w:rsid w:val="00CD4AB5"/>
    <w:rsid w:val="00CE2131"/>
    <w:rsid w:val="00CE3E01"/>
    <w:rsid w:val="00D07884"/>
    <w:rsid w:val="00D07E2F"/>
    <w:rsid w:val="00D16EF5"/>
    <w:rsid w:val="00D420FE"/>
    <w:rsid w:val="00D44155"/>
    <w:rsid w:val="00D54B78"/>
    <w:rsid w:val="00D62553"/>
    <w:rsid w:val="00D648F8"/>
    <w:rsid w:val="00DA31E9"/>
    <w:rsid w:val="00DC465A"/>
    <w:rsid w:val="00DE364B"/>
    <w:rsid w:val="00E61032"/>
    <w:rsid w:val="00E673D8"/>
    <w:rsid w:val="00E73942"/>
    <w:rsid w:val="00E81CA8"/>
    <w:rsid w:val="00EE35AA"/>
    <w:rsid w:val="00F01772"/>
    <w:rsid w:val="00F01877"/>
    <w:rsid w:val="00F1228A"/>
    <w:rsid w:val="00F35EF7"/>
    <w:rsid w:val="00F43FA3"/>
    <w:rsid w:val="00FA11E5"/>
    <w:rsid w:val="00FC4AFC"/>
    <w:rsid w:val="00FD024F"/>
    <w:rsid w:val="00FE0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51F4F4"/>
  <w15:chartTrackingRefBased/>
  <w15:docId w15:val="{8ECAF4CA-76CE-4A43-90EB-D5C14D184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1434"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21434"/>
    <w:rPr>
      <w:color w:val="0000FF"/>
      <w:u w:val="single"/>
    </w:rPr>
  </w:style>
  <w:style w:type="paragraph" w:styleId="Header">
    <w:name w:val="header"/>
    <w:basedOn w:val="Normal"/>
    <w:rsid w:val="0072143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72143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21434"/>
  </w:style>
  <w:style w:type="paragraph" w:styleId="BalloonText">
    <w:name w:val="Balloon Text"/>
    <w:basedOn w:val="Normal"/>
    <w:semiHidden/>
    <w:rsid w:val="00474A13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375163"/>
    <w:rPr>
      <w:sz w:val="24"/>
      <w:szCs w:val="24"/>
      <w:lang w:val="en-GB"/>
    </w:rPr>
  </w:style>
  <w:style w:type="paragraph" w:styleId="NoSpacing">
    <w:name w:val="No Spacing"/>
    <w:uiPriority w:val="1"/>
    <w:qFormat/>
    <w:rsid w:val="0086151A"/>
    <w:rPr>
      <w:sz w:val="24"/>
      <w:szCs w:val="24"/>
      <w:lang w:val="en-GB"/>
    </w:rPr>
  </w:style>
  <w:style w:type="table" w:styleId="TableGrid">
    <w:name w:val="Table Grid"/>
    <w:basedOn w:val="TableNormal"/>
    <w:rsid w:val="001A74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43FA3"/>
    <w:pPr>
      <w:ind w:left="720"/>
      <w:contextualSpacing/>
    </w:pPr>
    <w:rPr>
      <w:lang w:val="en-GB"/>
    </w:rPr>
  </w:style>
  <w:style w:type="character" w:styleId="Strong">
    <w:name w:val="Strong"/>
    <w:basedOn w:val="DefaultParagraphFont"/>
    <w:uiPriority w:val="22"/>
    <w:qFormat/>
    <w:rsid w:val="00F43FA3"/>
    <w:rPr>
      <w:b/>
      <w:bCs/>
    </w:rPr>
  </w:style>
  <w:style w:type="character" w:styleId="CommentReference">
    <w:name w:val="annotation reference"/>
    <w:basedOn w:val="DefaultParagraphFont"/>
    <w:rsid w:val="007675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755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6755D"/>
  </w:style>
  <w:style w:type="paragraph" w:styleId="CommentSubject">
    <w:name w:val="annotation subject"/>
    <w:basedOn w:val="CommentText"/>
    <w:next w:val="CommentText"/>
    <w:link w:val="CommentSubjectChar"/>
    <w:rsid w:val="007675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755D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CE3E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4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RGANIZACIJA\OBRASCI\NOVI%20OBRASCI\PROJEKTI\OBR-MAT-3%20Materijali%20projekta.dot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BAEB5-3531-48E0-A078-8C16A138C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OBR-MAT-3 Materijali projekta</Template>
  <TotalTime>265</TotalTime>
  <Pages>17</Pages>
  <Words>3427</Words>
  <Characters>19538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OBR-MAT</vt:lpstr>
      <vt:lpstr>Ostali materijali</vt:lpstr>
    </vt:vector>
  </TitlesOfParts>
  <Company>Institut za razvoj mladih KULT</Company>
  <LinksUpToDate>false</LinksUpToDate>
  <CharactersWithSpaces>22920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OBR-MAT</dc:title>
  <dc:subject/>
  <dc:creator>Jasmin Besic</dc:creator>
  <cp:keywords/>
  <dc:description/>
  <cp:lastModifiedBy>Nevio BRUCK (Institut za razvoj mladih KULT)</cp:lastModifiedBy>
  <cp:revision>8</cp:revision>
  <cp:lastPrinted>2026-02-20T09:21:00Z</cp:lastPrinted>
  <dcterms:created xsi:type="dcterms:W3CDTF">2026-05-27T12:46:00Z</dcterms:created>
  <dcterms:modified xsi:type="dcterms:W3CDTF">2026-06-03T12:23:00Z</dcterms:modified>
</cp:coreProperties>
</file>